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F4EEA" w14:textId="32F9582C" w:rsidR="00A97240" w:rsidRDefault="00A97240" w:rsidP="00A9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92721D">
        <w:rPr>
          <w:b/>
          <w:i/>
          <w:noProof/>
          <w:sz w:val="28"/>
        </w:rPr>
        <w:t>7954</w:t>
      </w:r>
    </w:p>
    <w:p w14:paraId="48233DD9" w14:textId="77777777" w:rsidR="00A97240" w:rsidRDefault="00A97240" w:rsidP="00A972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0860E7E2" w14:textId="77777777" w:rsidR="00F964C4" w:rsidRPr="00A97240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6BC569BB" w:rsidR="00E93960" w:rsidRDefault="00E93960" w:rsidP="00E93960">
      <w:pPr>
        <w:pStyle w:val="CH"/>
        <w:rPr>
          <w:lang w:val="en-US"/>
        </w:rPr>
      </w:pPr>
      <w:r>
        <w:t xml:space="preserve">Title: </w:t>
      </w:r>
      <w:r>
        <w:tab/>
      </w:r>
      <w:r w:rsidR="00F31AF1">
        <w:t>WF on 7 MHz channel BW</w:t>
      </w:r>
      <w:r>
        <w:tab/>
      </w:r>
    </w:p>
    <w:p w14:paraId="45F78FF7" w14:textId="50825414" w:rsidR="00E93960" w:rsidRDefault="00E93960" w:rsidP="00E93960">
      <w:pPr>
        <w:pStyle w:val="CH"/>
      </w:pPr>
      <w:r>
        <w:t>Agenda item:</w:t>
      </w:r>
      <w:r>
        <w:tab/>
        <w:t>7.8.</w:t>
      </w:r>
      <w:r w:rsidR="007259C2">
        <w:t>1</w:t>
      </w:r>
    </w:p>
    <w:p w14:paraId="455AC076" w14:textId="77777777" w:rsidR="00E93960" w:rsidRDefault="00E93960" w:rsidP="00E93960">
      <w:pPr>
        <w:pStyle w:val="CH"/>
        <w:rPr>
          <w:b w:val="0"/>
        </w:rPr>
      </w:pPr>
      <w:r>
        <w:t>Source:</w:t>
      </w:r>
      <w:r>
        <w:tab/>
        <w:t>Ericsson</w:t>
      </w:r>
    </w:p>
    <w:p w14:paraId="45963E84" w14:textId="77777777" w:rsidR="00E93960" w:rsidRDefault="00E93960" w:rsidP="00E93960">
      <w:pPr>
        <w:pStyle w:val="CH"/>
      </w:pPr>
      <w:r>
        <w:t>Document for:</w:t>
      </w:r>
      <w:r>
        <w:tab/>
        <w:t>Approval</w:t>
      </w:r>
    </w:p>
    <w:p w14:paraId="3359394B" w14:textId="77777777" w:rsidR="00E93960" w:rsidRDefault="00E93960" w:rsidP="00E93960">
      <w:pPr>
        <w:pStyle w:val="CH"/>
        <w:rPr>
          <w:b w:val="0"/>
        </w:rPr>
      </w:pPr>
    </w:p>
    <w:p w14:paraId="73561B08" w14:textId="77777777" w:rsidR="00F964C4" w:rsidRDefault="00F964C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32A23FBD" w14:textId="0C408200" w:rsidR="00F964C4" w:rsidRPr="007259C2" w:rsidRDefault="00960ABB" w:rsidP="008440CA">
      <w:pPr>
        <w:pStyle w:val="Heading1"/>
        <w:numPr>
          <w:ilvl w:val="0"/>
          <w:numId w:val="0"/>
        </w:numPr>
        <w:rPr>
          <w:lang w:val="en-US" w:eastAsia="ja-JP"/>
        </w:rPr>
      </w:pPr>
      <w:r w:rsidRPr="007259C2">
        <w:rPr>
          <w:lang w:val="en-US" w:eastAsia="ja-JP"/>
        </w:rPr>
        <w:t>1</w:t>
      </w:r>
      <w:proofErr w:type="gramStart"/>
      <w:r w:rsidRPr="007259C2">
        <w:rPr>
          <w:lang w:val="en-US" w:eastAsia="ja-JP"/>
        </w:rPr>
        <w:t xml:space="preserve">- </w:t>
      </w:r>
      <w:r w:rsidRPr="007259C2">
        <w:rPr>
          <w:lang w:val="en-US" w:eastAsia="ja-JP"/>
        </w:rPr>
        <w:tab/>
      </w:r>
      <w:r w:rsidR="00F31AF1" w:rsidRPr="007259C2">
        <w:rPr>
          <w:lang w:val="en-US" w:eastAsia="ja-JP"/>
        </w:rPr>
        <w:t>UE</w:t>
      </w:r>
      <w:proofErr w:type="gramEnd"/>
      <w:r w:rsidR="00F31AF1" w:rsidRPr="007259C2">
        <w:rPr>
          <w:lang w:val="en-US" w:eastAsia="ja-JP"/>
        </w:rPr>
        <w:t xml:space="preserve"> </w:t>
      </w:r>
      <w:r w:rsidR="00645797" w:rsidRPr="007259C2">
        <w:rPr>
          <w:lang w:val="en-US" w:eastAsia="ja-JP"/>
        </w:rPr>
        <w:t>A-MPR</w:t>
      </w:r>
    </w:p>
    <w:p w14:paraId="76A14F2D" w14:textId="5919C8A4" w:rsidR="00F964C4" w:rsidRDefault="00F964C4">
      <w:pPr>
        <w:spacing w:after="0"/>
      </w:pPr>
    </w:p>
    <w:p w14:paraId="574E586B" w14:textId="0AD80C91" w:rsidR="00F964C4" w:rsidRDefault="00147A17" w:rsidP="008440CA">
      <w:pPr>
        <w:pStyle w:val="Heading2"/>
      </w:pPr>
      <w:r>
        <w:t xml:space="preserve">NS_12: A-MPR </w:t>
      </w:r>
      <w:r w:rsidR="004554EE">
        <w:t>regions</w:t>
      </w:r>
    </w:p>
    <w:p w14:paraId="3BF104E9" w14:textId="0DC82C55" w:rsidR="00741088" w:rsidRDefault="00741088" w:rsidP="00741088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NS_12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 w:rsidR="008F481A">
        <w:rPr>
          <w:rFonts w:eastAsia="PMingLiU"/>
          <w:sz w:val="22"/>
          <w:szCs w:val="22"/>
        </w:rPr>
        <w:t xml:space="preserve"> </w:t>
      </w:r>
      <w:r>
        <w:rPr>
          <w:rFonts w:eastAsia="PMingLiU"/>
          <w:sz w:val="22"/>
          <w:szCs w:val="22"/>
        </w:rPr>
        <w:t>agreed. The corresponding A-MPR values are kept [] for further checking.</w:t>
      </w:r>
    </w:p>
    <w:p w14:paraId="0CB234F0" w14:textId="77777777" w:rsidR="00D37D91" w:rsidRPr="00D37D91" w:rsidRDefault="00D37D91" w:rsidP="00D37D91">
      <w:pPr>
        <w:spacing w:after="120"/>
        <w:rPr>
          <w:rFonts w:eastAsia="PMingLiU"/>
          <w:sz w:val="22"/>
          <w:szCs w:val="22"/>
        </w:rPr>
      </w:pP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8123D9" w:rsidRPr="00D37D91" w14:paraId="687D6527" w14:textId="77777777" w:rsidTr="005472B3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9FF8" w14:textId="77777777" w:rsidR="008123D9" w:rsidRPr="00D37D91" w:rsidRDefault="008123D9" w:rsidP="005472B3">
            <w:pPr>
              <w:pStyle w:val="TAH"/>
              <w:rPr>
                <w:lang w:eastAsia="zh-CN"/>
              </w:rPr>
            </w:pPr>
            <w:r w:rsidRPr="00D37D91">
              <w:t>Channel BW</w:t>
            </w:r>
          </w:p>
        </w:tc>
        <w:tc>
          <w:tcPr>
            <w:tcW w:w="2308" w:type="dxa"/>
          </w:tcPr>
          <w:p w14:paraId="75A4A0A4" w14:textId="77777777" w:rsidR="008123D9" w:rsidRPr="00D37D91" w:rsidRDefault="008123D9" w:rsidP="005472B3">
            <w:pPr>
              <w:pStyle w:val="TAH"/>
            </w:pPr>
            <w:r w:rsidRPr="00D37D91"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3B295" w14:textId="77777777" w:rsidR="008123D9" w:rsidRPr="00D37D91" w:rsidRDefault="008123D9" w:rsidP="005472B3">
            <w:pPr>
              <w:pStyle w:val="TAH"/>
              <w:rPr>
                <w:lang w:eastAsia="zh-CN"/>
              </w:rPr>
            </w:pPr>
            <w:r w:rsidRPr="00D37D91">
              <w:t>RB</w:t>
            </w:r>
            <w:r w:rsidRPr="00D37D91">
              <w:rPr>
                <w:vertAlign w:val="subscript"/>
              </w:rPr>
              <w:t>Start</w:t>
            </w:r>
            <w:r w:rsidRPr="00D37D91"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6D379" w14:textId="77777777" w:rsidR="008123D9" w:rsidRPr="00D37D91" w:rsidRDefault="008123D9" w:rsidP="005472B3">
            <w:pPr>
              <w:pStyle w:val="TAH"/>
              <w:rPr>
                <w:lang w:eastAsia="zh-CN"/>
              </w:rPr>
            </w:pPr>
            <w:r w:rsidRPr="00D37D91">
              <w:t>L</w:t>
            </w:r>
            <w:r w:rsidRPr="00D37D91">
              <w:rPr>
                <w:vertAlign w:val="subscript"/>
              </w:rPr>
              <w:t>CRB</w:t>
            </w:r>
            <w:r w:rsidRPr="00D37D91"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B9E86" w14:textId="77777777" w:rsidR="008123D9" w:rsidRPr="00D37D91" w:rsidRDefault="008123D9" w:rsidP="005472B3">
            <w:pPr>
              <w:pStyle w:val="TAH"/>
              <w:rPr>
                <w:lang w:eastAsia="zh-CN"/>
              </w:rPr>
            </w:pPr>
            <w:r w:rsidRPr="00D37D91">
              <w:t xml:space="preserve">A-MPR </w:t>
            </w:r>
          </w:p>
        </w:tc>
      </w:tr>
      <w:tr w:rsidR="008123D9" w:rsidRPr="00D37D91" w14:paraId="1E3FFE2C" w14:textId="77777777" w:rsidTr="005472B3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2D9E675B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30EFCDE6" w14:textId="7A6084D4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 xml:space="preserve">817.5 ≤ Fc </w:t>
            </w:r>
            <w:r w:rsidR="005D4207" w:rsidRPr="00D37D91">
              <w:rPr>
                <w:color w:val="000000" w:themeColor="text1"/>
              </w:rPr>
              <w:t>≤</w:t>
            </w:r>
            <w:r w:rsidRPr="00D37D91">
              <w:rPr>
                <w:color w:val="000000" w:themeColor="text1"/>
              </w:rPr>
              <w:t xml:space="preserve">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AC119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EE666" w14:textId="77777777" w:rsidR="008123D9" w:rsidRPr="00D37D91" w:rsidRDefault="008123D9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D37D91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9BCE2" w14:textId="12281385" w:rsidR="008123D9" w:rsidRPr="00D37D91" w:rsidRDefault="00B32F4B" w:rsidP="005472B3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  <w:lang w:val="en-US"/>
              </w:rPr>
              <w:t>[</w:t>
            </w:r>
            <w:r w:rsidR="008123D9" w:rsidRPr="00D37D91">
              <w:rPr>
                <w:color w:val="000000" w:themeColor="text1"/>
              </w:rPr>
              <w:t>A</w:t>
            </w:r>
            <w:r w:rsidR="0050120A" w:rsidRPr="00D37D91">
              <w:rPr>
                <w:color w:val="000000" w:themeColor="text1"/>
                <w:lang w:val="en-US"/>
              </w:rPr>
              <w:t>2</w:t>
            </w:r>
            <w:r w:rsidR="00A02011" w:rsidRPr="00D37D91">
              <w:rPr>
                <w:color w:val="000000" w:themeColor="text1"/>
                <w:lang w:val="en-US"/>
              </w:rPr>
              <w:t>]</w:t>
            </w:r>
          </w:p>
        </w:tc>
      </w:tr>
      <w:tr w:rsidR="008123D9" w:rsidRPr="00D37D91" w14:paraId="36442EA1" w14:textId="77777777" w:rsidTr="0059179A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1806B02F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3A1B884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77B1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B60B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7778" w14:textId="7B57D4D0" w:rsidR="008123D9" w:rsidRPr="00D37D91" w:rsidRDefault="00A02011" w:rsidP="005472B3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  <w:lang w:val="en-US"/>
              </w:rPr>
              <w:t>[</w:t>
            </w:r>
            <w:r w:rsidR="008123D9" w:rsidRPr="00D37D91">
              <w:rPr>
                <w:color w:val="000000" w:themeColor="text1"/>
              </w:rPr>
              <w:t>A1</w:t>
            </w:r>
            <w:r w:rsidRPr="00D37D91">
              <w:rPr>
                <w:color w:val="000000" w:themeColor="text1"/>
                <w:lang w:val="en-US"/>
              </w:rPr>
              <w:t>]</w:t>
            </w:r>
          </w:p>
        </w:tc>
      </w:tr>
      <w:tr w:rsidR="008123D9" w:rsidRPr="00556F36" w14:paraId="1C8D77A1" w14:textId="77777777" w:rsidTr="0059179A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70BDB006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3816D8B5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5B6A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3CC2B" w14:textId="77777777" w:rsidR="008123D9" w:rsidRPr="00D37D91" w:rsidRDefault="008123D9" w:rsidP="005472B3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C8595" w14:textId="738C1683" w:rsidR="008123D9" w:rsidRPr="00AB093E" w:rsidRDefault="00A02011" w:rsidP="005472B3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  <w:lang w:val="en-US"/>
              </w:rPr>
              <w:t>[</w:t>
            </w:r>
            <w:r w:rsidR="008123D9" w:rsidRPr="00D37D91">
              <w:rPr>
                <w:color w:val="000000" w:themeColor="text1"/>
              </w:rPr>
              <w:t>A1</w:t>
            </w:r>
            <w:r w:rsidRPr="00D37D91">
              <w:rPr>
                <w:color w:val="000000" w:themeColor="text1"/>
                <w:lang w:val="en-US"/>
              </w:rPr>
              <w:t>]</w:t>
            </w:r>
          </w:p>
        </w:tc>
      </w:tr>
    </w:tbl>
    <w:p w14:paraId="778707CB" w14:textId="3CCFB23F" w:rsidR="007D2F4A" w:rsidRDefault="007D2F4A">
      <w:pPr>
        <w:spacing w:after="0"/>
        <w:rPr>
          <w:color w:val="0070C0"/>
          <w:szCs w:val="24"/>
          <w:lang w:eastAsia="zh-CN"/>
        </w:rPr>
      </w:pPr>
    </w:p>
    <w:p w14:paraId="1163FACB" w14:textId="77777777" w:rsidR="008123D9" w:rsidRDefault="008123D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tbl>
      <w:tblPr>
        <w:tblW w:w="471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5519ED" w:rsidRPr="001D0283" w14:paraId="008C02D2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204D" w14:textId="77777777" w:rsidR="005519ED" w:rsidRPr="001D0283" w:rsidRDefault="005519ED" w:rsidP="00262F4B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4DEF81" w14:textId="77777777" w:rsidR="005519ED" w:rsidRPr="001D0283" w:rsidRDefault="005519ED" w:rsidP="00262F4B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EA1749" w14:textId="77777777" w:rsidR="005519ED" w:rsidRPr="001D0283" w:rsidRDefault="005519ED" w:rsidP="00262F4B">
            <w:pPr>
              <w:pStyle w:val="TAH"/>
            </w:pPr>
            <w:r w:rsidRPr="001D0283">
              <w:t>A2</w:t>
            </w:r>
          </w:p>
        </w:tc>
      </w:tr>
      <w:tr w:rsidR="005519ED" w:rsidRPr="001D0283" w14:paraId="015C39E4" w14:textId="77777777" w:rsidTr="00262F4B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E7B7" w14:textId="77777777" w:rsidR="005519ED" w:rsidRPr="001D0283" w:rsidRDefault="005519ED" w:rsidP="00262F4B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4A1E83" w14:textId="77777777" w:rsidR="005519ED" w:rsidRPr="001D0283" w:rsidRDefault="005519ED" w:rsidP="00262F4B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81746D" w14:textId="77777777" w:rsidR="005519ED" w:rsidRPr="001D0283" w:rsidRDefault="005519ED" w:rsidP="00262F4B">
            <w:pPr>
              <w:pStyle w:val="TAH"/>
            </w:pPr>
            <w:r w:rsidRPr="001D0283">
              <w:t>Outer/Inner</w:t>
            </w:r>
          </w:p>
        </w:tc>
      </w:tr>
      <w:tr w:rsidR="005519ED" w:rsidRPr="001D0283" w14:paraId="4FCF122A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58D76" w14:textId="77777777" w:rsidR="005519ED" w:rsidRPr="001D0283" w:rsidRDefault="005519ED" w:rsidP="00262F4B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0BE99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ACD4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5519ED" w:rsidRPr="001D0283" w14:paraId="6C35C1AF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A43B" w14:textId="77777777" w:rsidR="005519ED" w:rsidRPr="001D0283" w:rsidRDefault="005519ED" w:rsidP="00262F4B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15682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0825C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5519ED" w:rsidRPr="001D0283" w14:paraId="0B8B238B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549A" w14:textId="77777777" w:rsidR="005519ED" w:rsidRPr="001D0283" w:rsidRDefault="005519ED" w:rsidP="00262F4B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85DD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5B08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5519ED" w:rsidRPr="001D0283" w14:paraId="75CA2CE0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329B" w14:textId="77777777" w:rsidR="005519ED" w:rsidRPr="001D0283" w:rsidRDefault="005519ED" w:rsidP="00262F4B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5D77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937E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5519ED" w:rsidRPr="001D0283" w14:paraId="72C16777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80FD" w14:textId="77777777" w:rsidR="005519ED" w:rsidRPr="001D0283" w:rsidRDefault="005519ED" w:rsidP="00262F4B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4E3C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5C51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5519ED" w:rsidRPr="001D0283" w14:paraId="098E499B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B2A7C" w14:textId="77777777" w:rsidR="005519ED" w:rsidRPr="001D0283" w:rsidRDefault="005519ED" w:rsidP="00262F4B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7A0A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A4CE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5519ED" w:rsidRPr="001D0283" w14:paraId="42B804CF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7FD3" w14:textId="77777777" w:rsidR="005519ED" w:rsidRPr="001D0283" w:rsidRDefault="005519ED" w:rsidP="00262F4B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8430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0AAA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5519ED" w:rsidRPr="001D0283" w14:paraId="3C17C7EC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4627" w14:textId="77777777" w:rsidR="005519ED" w:rsidRPr="001D0283" w:rsidRDefault="005519ED" w:rsidP="00262F4B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0E8D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FC87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5519ED" w:rsidRPr="001D0283" w14:paraId="6BF5A431" w14:textId="77777777" w:rsidTr="00262F4B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6C64" w14:textId="77777777" w:rsidR="005519ED" w:rsidRPr="001D0283" w:rsidRDefault="005519ED" w:rsidP="00262F4B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395B" w14:textId="77777777" w:rsidR="005519ED" w:rsidRPr="001D0283" w:rsidRDefault="005519ED" w:rsidP="00262F4B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29CE" w14:textId="77777777" w:rsidR="005519ED" w:rsidRPr="001D0283" w:rsidRDefault="005519ED" w:rsidP="00262F4B">
            <w:pPr>
              <w:pStyle w:val="TAC"/>
            </w:pPr>
          </w:p>
        </w:tc>
      </w:tr>
    </w:tbl>
    <w:p w14:paraId="32EBD5B4" w14:textId="77777777" w:rsidR="005519ED" w:rsidRDefault="005519ED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5FF319E1" w14:textId="2A957CF4" w:rsidR="009538DF" w:rsidRDefault="009538DF" w:rsidP="004C63AF">
      <w:pPr>
        <w:pStyle w:val="Heading2"/>
      </w:pPr>
      <w:r>
        <w:t>NS_1</w:t>
      </w:r>
      <w:r w:rsidR="00055DFE">
        <w:t>3</w:t>
      </w:r>
      <w:r>
        <w:t xml:space="preserve">: A-MPR </w:t>
      </w:r>
      <w:r w:rsidR="00607D2E">
        <w:t>regions</w:t>
      </w:r>
    </w:p>
    <w:p w14:paraId="22B05D93" w14:textId="26AA0DB6" w:rsidR="00741088" w:rsidRDefault="00741088" w:rsidP="00741088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NS_13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 w:rsidR="008F481A">
        <w:rPr>
          <w:rFonts w:eastAsia="PMingLiU"/>
          <w:sz w:val="22"/>
          <w:szCs w:val="22"/>
        </w:rPr>
        <w:t xml:space="preserve"> </w:t>
      </w:r>
      <w:r>
        <w:rPr>
          <w:rFonts w:eastAsia="PMingLiU"/>
          <w:sz w:val="22"/>
          <w:szCs w:val="22"/>
        </w:rPr>
        <w:t>agreed. The corresponding A-MPR values are kept [] for further checking.</w:t>
      </w:r>
    </w:p>
    <w:p w14:paraId="5BD36346" w14:textId="77777777" w:rsidR="00EA202E" w:rsidRDefault="00EA202E" w:rsidP="002906D9">
      <w:pPr>
        <w:spacing w:after="120"/>
        <w:rPr>
          <w:color w:val="0070C0"/>
          <w:szCs w:val="24"/>
          <w:lang w:eastAsia="zh-CN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60B0F" w:rsidRPr="00587E4D" w14:paraId="5492B386" w14:textId="77777777" w:rsidTr="00CE194C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6B37" w14:textId="77777777" w:rsidR="00360B0F" w:rsidRPr="00CE194C" w:rsidRDefault="00360B0F" w:rsidP="005472B3">
            <w:pPr>
              <w:pStyle w:val="TAH"/>
              <w:rPr>
                <w:lang w:eastAsia="zh-CN"/>
              </w:rPr>
            </w:pPr>
            <w:r w:rsidRPr="00CE194C">
              <w:t>Channel BW</w:t>
            </w:r>
          </w:p>
        </w:tc>
        <w:tc>
          <w:tcPr>
            <w:tcW w:w="2160" w:type="dxa"/>
            <w:shd w:val="clear" w:color="auto" w:fill="auto"/>
          </w:tcPr>
          <w:p w14:paraId="3A92074E" w14:textId="77777777" w:rsidR="00360B0F" w:rsidRPr="00CE194C" w:rsidRDefault="00360B0F" w:rsidP="005472B3">
            <w:pPr>
              <w:pStyle w:val="TAH"/>
            </w:pPr>
            <w:r w:rsidRPr="00CE194C">
              <w:t>Carrier Frequency, Fc, MHz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0B96" w14:textId="77777777" w:rsidR="00360B0F" w:rsidRPr="00CE194C" w:rsidRDefault="00360B0F" w:rsidP="005472B3">
            <w:pPr>
              <w:pStyle w:val="TAH"/>
              <w:rPr>
                <w:lang w:eastAsia="zh-CN"/>
              </w:rPr>
            </w:pPr>
            <w:r w:rsidRPr="00CE194C">
              <w:t>RB</w:t>
            </w:r>
            <w:r w:rsidRPr="00CE194C">
              <w:rPr>
                <w:vertAlign w:val="subscript"/>
              </w:rPr>
              <w:t>Start</w:t>
            </w:r>
            <w:r w:rsidRPr="00CE194C">
              <w:t>*12*SCS (MHz)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4193" w14:textId="77777777" w:rsidR="00360B0F" w:rsidRPr="00CE194C" w:rsidRDefault="00360B0F" w:rsidP="005472B3">
            <w:pPr>
              <w:pStyle w:val="TAH"/>
              <w:rPr>
                <w:lang w:eastAsia="zh-CN"/>
              </w:rPr>
            </w:pPr>
            <w:r w:rsidRPr="00CE194C">
              <w:t>L</w:t>
            </w:r>
            <w:r w:rsidRPr="00CE194C">
              <w:rPr>
                <w:vertAlign w:val="subscript"/>
              </w:rPr>
              <w:t>CRB</w:t>
            </w:r>
            <w:r w:rsidRPr="00CE194C">
              <w:t>*12*SCS (MHz)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C7434" w14:textId="77777777" w:rsidR="00360B0F" w:rsidRPr="00CE194C" w:rsidRDefault="00360B0F" w:rsidP="005472B3">
            <w:pPr>
              <w:pStyle w:val="TAH"/>
              <w:rPr>
                <w:lang w:eastAsia="zh-CN"/>
              </w:rPr>
            </w:pPr>
            <w:r w:rsidRPr="00CE194C">
              <w:t>A-MPR</w:t>
            </w:r>
          </w:p>
        </w:tc>
      </w:tr>
      <w:tr w:rsidR="00360B0F" w:rsidRPr="00587E4D" w14:paraId="6E7726CB" w14:textId="77777777" w:rsidTr="00CE194C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E0435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CE194C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427A5" w14:textId="77777777" w:rsidR="00360B0F" w:rsidRPr="00CE194C" w:rsidRDefault="00360B0F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3AA195DF" w14:textId="77777777" w:rsidR="00360B0F" w:rsidRPr="00CE194C" w:rsidRDefault="00360B0F" w:rsidP="005472B3">
            <w:pPr>
              <w:pStyle w:val="TAC"/>
              <w:rPr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56F0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279A" w14:textId="6DFDA0EF" w:rsidR="00360B0F" w:rsidRPr="00CE194C" w:rsidRDefault="00587E4D" w:rsidP="005472B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  <w:lang w:val="en-US"/>
              </w:rPr>
              <w:t>[</w:t>
            </w:r>
            <w:r w:rsidR="00360B0F" w:rsidRPr="00CE194C">
              <w:rPr>
                <w:color w:val="000000" w:themeColor="text1"/>
              </w:rPr>
              <w:t>A1</w:t>
            </w:r>
            <w:r w:rsidRPr="00CE194C">
              <w:rPr>
                <w:color w:val="000000" w:themeColor="text1"/>
                <w:lang w:val="en-US"/>
              </w:rPr>
              <w:t>]</w:t>
            </w:r>
          </w:p>
        </w:tc>
      </w:tr>
      <w:tr w:rsidR="00360B0F" w:rsidRPr="00587E4D" w14:paraId="2660B239" w14:textId="77777777" w:rsidTr="00CE194C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6C183081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709C151" w14:textId="0B3A4023" w:rsidR="00360B0F" w:rsidRPr="00CE194C" w:rsidRDefault="00360B0F" w:rsidP="005472B3">
            <w:pPr>
              <w:pStyle w:val="TAC"/>
              <w:rPr>
                <w:color w:val="000000" w:themeColor="text1"/>
              </w:rPr>
            </w:pPr>
            <w:r w:rsidRPr="00CE194C">
              <w:rPr>
                <w:color w:val="000000" w:themeColor="text1"/>
              </w:rPr>
              <w:t xml:space="preserve">820.5 </w:t>
            </w:r>
            <w:r w:rsidR="009B4C79" w:rsidRPr="00CE194C">
              <w:rPr>
                <w:color w:val="000000" w:themeColor="text1"/>
                <w:lang w:val="en-US"/>
              </w:rPr>
              <w:t>=</w:t>
            </w:r>
            <w:r w:rsidRPr="00CE194C">
              <w:rPr>
                <w:color w:val="000000" w:themeColor="text1"/>
              </w:rPr>
              <w:t xml:space="preserve"> Fc</w:t>
            </w:r>
          </w:p>
        </w:tc>
        <w:tc>
          <w:tcPr>
            <w:tcW w:w="2160" w:type="dxa"/>
            <w:shd w:val="clear" w:color="auto" w:fill="auto"/>
          </w:tcPr>
          <w:p w14:paraId="4C4A3563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05A2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FC8E" w14:textId="3613DF45" w:rsidR="00360B0F" w:rsidRPr="00CE194C" w:rsidRDefault="00587E4D" w:rsidP="005472B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  <w:lang w:val="en-US"/>
              </w:rPr>
              <w:t>[</w:t>
            </w:r>
            <w:r w:rsidR="00360B0F" w:rsidRPr="00CE194C">
              <w:rPr>
                <w:color w:val="000000" w:themeColor="text1"/>
              </w:rPr>
              <w:t>A2</w:t>
            </w:r>
            <w:r w:rsidRPr="00CE194C">
              <w:rPr>
                <w:color w:val="000000" w:themeColor="text1"/>
                <w:lang w:val="en-US"/>
              </w:rPr>
              <w:t>]</w:t>
            </w:r>
          </w:p>
        </w:tc>
      </w:tr>
      <w:tr w:rsidR="00360B0F" w:rsidRPr="005464C8" w14:paraId="330071A6" w14:textId="77777777" w:rsidTr="00587E4D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66A1F7FE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EB3A975" w14:textId="77777777" w:rsidR="00360B0F" w:rsidRPr="00CE194C" w:rsidRDefault="00360B0F" w:rsidP="005472B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7D78D3B4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974E" w14:textId="77777777" w:rsidR="00360B0F" w:rsidRPr="00CE194C" w:rsidRDefault="00360B0F" w:rsidP="005472B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4901" w14:textId="33692A04" w:rsidR="00360B0F" w:rsidRPr="00CE194C" w:rsidRDefault="00587E4D" w:rsidP="005472B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  <w:lang w:val="en-US"/>
              </w:rPr>
              <w:t>[</w:t>
            </w:r>
            <w:r w:rsidR="00360B0F" w:rsidRPr="00CE194C">
              <w:rPr>
                <w:color w:val="000000" w:themeColor="text1"/>
              </w:rPr>
              <w:t>A</w:t>
            </w:r>
            <w:r w:rsidR="006E6D5A" w:rsidRPr="00CE194C">
              <w:rPr>
                <w:color w:val="000000" w:themeColor="text1"/>
                <w:lang w:val="en-US"/>
              </w:rPr>
              <w:t>7</w:t>
            </w:r>
            <w:r w:rsidRPr="00CE194C">
              <w:rPr>
                <w:color w:val="000000" w:themeColor="text1"/>
                <w:lang w:val="en-US"/>
              </w:rPr>
              <w:t>]</w:t>
            </w:r>
          </w:p>
        </w:tc>
      </w:tr>
    </w:tbl>
    <w:p w14:paraId="19A402DD" w14:textId="77777777" w:rsidR="009538DF" w:rsidRDefault="009538DF" w:rsidP="00F501EC">
      <w:pPr>
        <w:spacing w:after="120"/>
        <w:rPr>
          <w:color w:val="0070C0"/>
          <w:szCs w:val="24"/>
          <w:lang w:eastAsia="zh-CN"/>
        </w:rPr>
      </w:pPr>
    </w:p>
    <w:tbl>
      <w:tblPr>
        <w:tblW w:w="821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047"/>
        <w:gridCol w:w="1718"/>
        <w:gridCol w:w="1724"/>
        <w:gridCol w:w="1724"/>
      </w:tblGrid>
      <w:tr w:rsidR="006E6D5A" w:rsidRPr="001D0283" w14:paraId="4C0AE516" w14:textId="6D3B7340" w:rsidTr="006E6D5A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7361" w14:textId="77777777" w:rsidR="006E6D5A" w:rsidRPr="001D0283" w:rsidRDefault="006E6D5A" w:rsidP="006E6D5A">
            <w:pPr>
              <w:pStyle w:val="TAH"/>
            </w:pPr>
            <w:r w:rsidRPr="001D0283">
              <w:lastRenderedPageBreak/>
              <w:t>Modulation/Waveform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1EC4" w14:textId="77777777" w:rsidR="006E6D5A" w:rsidRPr="001D0283" w:rsidRDefault="006E6D5A" w:rsidP="006E6D5A">
            <w:pPr>
              <w:pStyle w:val="TAH"/>
            </w:pPr>
            <w:r w:rsidRPr="001D0283">
              <w:t>A1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E0678" w14:textId="77777777" w:rsidR="006E6D5A" w:rsidRPr="001D0283" w:rsidRDefault="006E6D5A" w:rsidP="006E6D5A">
            <w:pPr>
              <w:pStyle w:val="TAH"/>
            </w:pPr>
            <w:r w:rsidRPr="001D0283">
              <w:t>A2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62E0" w14:textId="37A69C19" w:rsidR="006E6D5A" w:rsidRPr="00CE194C" w:rsidRDefault="006E6D5A" w:rsidP="006E6D5A">
            <w:pPr>
              <w:pStyle w:val="TAH"/>
            </w:pPr>
            <w:r w:rsidRPr="00CE194C">
              <w:t>A7</w:t>
            </w:r>
          </w:p>
        </w:tc>
      </w:tr>
      <w:tr w:rsidR="006E6D5A" w:rsidRPr="001D0283" w14:paraId="349F0CF4" w14:textId="607E039C" w:rsidTr="006E6D5A">
        <w:trPr>
          <w:jc w:val="center"/>
        </w:trPr>
        <w:tc>
          <w:tcPr>
            <w:tcW w:w="3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5F5F" w14:textId="77777777" w:rsidR="006E6D5A" w:rsidRPr="001D0283" w:rsidRDefault="006E6D5A" w:rsidP="006E6D5A">
            <w:pPr>
              <w:pStyle w:val="TAH"/>
              <w:rPr>
                <w:lang w:eastAsia="ko-K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EAC4E" w14:textId="77777777" w:rsidR="006E6D5A" w:rsidRPr="001D0283" w:rsidRDefault="006E6D5A" w:rsidP="006E6D5A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522A6" w14:textId="77777777" w:rsidR="006E6D5A" w:rsidRPr="001D0283" w:rsidRDefault="006E6D5A" w:rsidP="006E6D5A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5A93" w14:textId="0DBF4C31" w:rsidR="006E6D5A" w:rsidRPr="00CE194C" w:rsidRDefault="006E6D5A" w:rsidP="006E6D5A">
            <w:pPr>
              <w:pStyle w:val="TAH"/>
            </w:pPr>
            <w:r w:rsidRPr="00CE194C">
              <w:t>Outer/Inner</w:t>
            </w:r>
          </w:p>
        </w:tc>
      </w:tr>
      <w:tr w:rsidR="006E6D5A" w:rsidRPr="001D0283" w14:paraId="2A1DE07C" w14:textId="72B913B1" w:rsidTr="001A099B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0AD87" w14:textId="77777777" w:rsidR="006E6D5A" w:rsidRPr="001D0283" w:rsidRDefault="006E6D5A" w:rsidP="006E6D5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DF96B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674DC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5B4C" w14:textId="7EDAB6DC" w:rsidR="006E6D5A" w:rsidRPr="00CE194C" w:rsidRDefault="006E6D5A" w:rsidP="006E6D5A">
            <w:pPr>
              <w:pStyle w:val="TAC"/>
            </w:pPr>
            <w:r w:rsidRPr="00CE194C">
              <w:t>≤ 3.5</w:t>
            </w:r>
          </w:p>
        </w:tc>
      </w:tr>
      <w:tr w:rsidR="006E6D5A" w:rsidRPr="001D0283" w14:paraId="181C7B1B" w14:textId="05A805DA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9B03D" w14:textId="77777777" w:rsidR="006E6D5A" w:rsidRPr="001D0283" w:rsidRDefault="006E6D5A" w:rsidP="006E6D5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B0108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366D3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2D5A" w14:textId="27A60591" w:rsidR="006E6D5A" w:rsidRPr="00CE194C" w:rsidRDefault="006E6D5A" w:rsidP="006E6D5A">
            <w:pPr>
              <w:pStyle w:val="TAC"/>
            </w:pPr>
            <w:r w:rsidRPr="00CE194C">
              <w:t>≤ 3.5</w:t>
            </w:r>
          </w:p>
        </w:tc>
      </w:tr>
      <w:tr w:rsidR="006E6D5A" w:rsidRPr="001D0283" w14:paraId="38FAED7A" w14:textId="59BBD3D3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751B" w14:textId="77777777" w:rsidR="006E6D5A" w:rsidRPr="001D0283" w:rsidRDefault="006E6D5A" w:rsidP="006E6D5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4C6D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AD3D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196D" w14:textId="27305808" w:rsidR="006E6D5A" w:rsidRPr="00CE194C" w:rsidRDefault="006E6D5A" w:rsidP="006E6D5A">
            <w:pPr>
              <w:pStyle w:val="TAC"/>
            </w:pPr>
            <w:r w:rsidRPr="00CE194C">
              <w:t>≤ 3.5</w:t>
            </w:r>
          </w:p>
        </w:tc>
      </w:tr>
      <w:tr w:rsidR="006E6D5A" w:rsidRPr="001D0283" w14:paraId="361B3866" w14:textId="7D1EE8A2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45E1" w14:textId="77777777" w:rsidR="006E6D5A" w:rsidRPr="001D0283" w:rsidRDefault="006E6D5A" w:rsidP="006E6D5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67312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6B6D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91AE" w14:textId="04ADE1E8" w:rsidR="006E6D5A" w:rsidRPr="00CE194C" w:rsidRDefault="006E6D5A" w:rsidP="006E6D5A">
            <w:pPr>
              <w:pStyle w:val="TAC"/>
            </w:pPr>
            <w:r w:rsidRPr="00CE194C">
              <w:t>≤ 3.5</w:t>
            </w:r>
          </w:p>
        </w:tc>
      </w:tr>
      <w:tr w:rsidR="006E6D5A" w:rsidRPr="001D0283" w14:paraId="385D970D" w14:textId="1B83C1C1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6803" w14:textId="77777777" w:rsidR="006E6D5A" w:rsidRPr="001D0283" w:rsidRDefault="006E6D5A" w:rsidP="006E6D5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1573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1DF3A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CD73" w14:textId="1DC04133" w:rsidR="006E6D5A" w:rsidRPr="00CE194C" w:rsidRDefault="006E6D5A" w:rsidP="006E6D5A">
            <w:pPr>
              <w:pStyle w:val="TAC"/>
            </w:pPr>
            <w:r w:rsidRPr="00CE194C">
              <w:t>≤ 3.5</w:t>
            </w:r>
          </w:p>
        </w:tc>
      </w:tr>
      <w:tr w:rsidR="006E6D5A" w:rsidRPr="001D0283" w14:paraId="7B176BCE" w14:textId="7F6A602B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A589" w14:textId="77777777" w:rsidR="006E6D5A" w:rsidRPr="001D0283" w:rsidRDefault="006E6D5A" w:rsidP="006E6D5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3747A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841F6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85100" w14:textId="7391F2AD" w:rsidR="006E6D5A" w:rsidRPr="00CE194C" w:rsidRDefault="006E6D5A" w:rsidP="006E6D5A">
            <w:pPr>
              <w:pStyle w:val="TAC"/>
            </w:pPr>
            <w:r w:rsidRPr="00CE194C">
              <w:t>≤ 4.5</w:t>
            </w:r>
          </w:p>
        </w:tc>
      </w:tr>
      <w:tr w:rsidR="006E6D5A" w:rsidRPr="001D0283" w14:paraId="37296C7F" w14:textId="71953A7D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BE56" w14:textId="77777777" w:rsidR="006E6D5A" w:rsidRPr="001D0283" w:rsidRDefault="006E6D5A" w:rsidP="006E6D5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5D6DD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0AC29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BFFB" w14:textId="4117DD0B" w:rsidR="006E6D5A" w:rsidRPr="00CE194C" w:rsidRDefault="006E6D5A" w:rsidP="006E6D5A">
            <w:pPr>
              <w:pStyle w:val="TAC"/>
            </w:pPr>
            <w:r w:rsidRPr="00CE194C">
              <w:t>≤ 4.5</w:t>
            </w:r>
          </w:p>
        </w:tc>
      </w:tr>
      <w:tr w:rsidR="006E6D5A" w:rsidRPr="001D0283" w14:paraId="43B34E13" w14:textId="41F54CA7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288A" w14:textId="77777777" w:rsidR="006E6D5A" w:rsidRPr="001D0283" w:rsidRDefault="006E6D5A" w:rsidP="006E6D5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41F42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FABF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89EA" w14:textId="4B87D51F" w:rsidR="006E6D5A" w:rsidRPr="00CE194C" w:rsidRDefault="006E6D5A" w:rsidP="006E6D5A">
            <w:pPr>
              <w:pStyle w:val="TAC"/>
            </w:pPr>
            <w:r w:rsidRPr="00CE194C">
              <w:t>≤ 4.5</w:t>
            </w:r>
          </w:p>
        </w:tc>
      </w:tr>
      <w:tr w:rsidR="006E6D5A" w:rsidRPr="001D0283" w14:paraId="79190738" w14:textId="71AC2E4D" w:rsidTr="001A099B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FCD4" w14:textId="77777777" w:rsidR="006E6D5A" w:rsidRPr="001D0283" w:rsidRDefault="006E6D5A" w:rsidP="006E6D5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E2741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EB6F" w14:textId="77777777" w:rsidR="006E6D5A" w:rsidRPr="001D0283" w:rsidRDefault="006E6D5A" w:rsidP="006E6D5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43C5" w14:textId="3507F635" w:rsidR="006E6D5A" w:rsidRPr="00CE194C" w:rsidRDefault="006E6D5A" w:rsidP="006E6D5A">
            <w:pPr>
              <w:pStyle w:val="TAC"/>
            </w:pPr>
            <w:r w:rsidRPr="00CE194C">
              <w:t>≤ 4.5</w:t>
            </w:r>
          </w:p>
        </w:tc>
      </w:tr>
    </w:tbl>
    <w:p w14:paraId="48D9F34E" w14:textId="77777777" w:rsidR="00BB5C88" w:rsidRDefault="00BB5C88" w:rsidP="00F501EC">
      <w:pPr>
        <w:spacing w:after="120"/>
        <w:rPr>
          <w:color w:val="0070C0"/>
          <w:szCs w:val="24"/>
          <w:lang w:eastAsia="zh-CN"/>
        </w:rPr>
      </w:pPr>
    </w:p>
    <w:p w14:paraId="23B328BD" w14:textId="2E536041" w:rsidR="00055DFE" w:rsidRDefault="00055DFE" w:rsidP="004C63AF">
      <w:pPr>
        <w:pStyle w:val="Heading2"/>
      </w:pPr>
      <w:r>
        <w:t>S_14: A-MPR</w:t>
      </w:r>
    </w:p>
    <w:p w14:paraId="6B5FDD37" w14:textId="0060C70F" w:rsidR="007451E1" w:rsidRPr="00CE194C" w:rsidRDefault="00CE194C" w:rsidP="00CE194C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CE194C">
        <w:rPr>
          <w:rFonts w:eastAsia="PMingLiU"/>
          <w:sz w:val="22"/>
          <w:szCs w:val="22"/>
        </w:rPr>
        <w:t xml:space="preserve">: </w:t>
      </w:r>
      <w:r w:rsidR="002C4043" w:rsidRPr="00CE194C">
        <w:rPr>
          <w:rFonts w:eastAsia="PMingLiU"/>
          <w:sz w:val="22"/>
          <w:szCs w:val="22"/>
        </w:rPr>
        <w:t>No A-MPR is needed for NS_14 and 7 MHz channel bandwidth.</w:t>
      </w:r>
    </w:p>
    <w:p w14:paraId="592037D2" w14:textId="77777777" w:rsidR="00055DFE" w:rsidRDefault="00055DFE" w:rsidP="009538DF">
      <w:pPr>
        <w:spacing w:after="120"/>
        <w:rPr>
          <w:color w:val="0070C0"/>
          <w:szCs w:val="24"/>
          <w:lang w:eastAsia="zh-CN"/>
        </w:rPr>
      </w:pPr>
    </w:p>
    <w:p w14:paraId="51E4C022" w14:textId="0398F09F" w:rsidR="00055DFE" w:rsidRDefault="00055DFE" w:rsidP="005C223A">
      <w:pPr>
        <w:pStyle w:val="Heading2"/>
      </w:pPr>
      <w:r>
        <w:t xml:space="preserve">NS_15: A-MPR </w:t>
      </w:r>
      <w:r w:rsidR="00607D2E">
        <w:t>regions</w:t>
      </w:r>
    </w:p>
    <w:p w14:paraId="26707913" w14:textId="1845A055" w:rsidR="003C7BC9" w:rsidRDefault="004B4769" w:rsidP="009538DF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NS_14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>
        <w:rPr>
          <w:rFonts w:eastAsia="PMingLiU"/>
          <w:sz w:val="22"/>
          <w:szCs w:val="22"/>
        </w:rPr>
        <w:t xml:space="preserve"> agreed</w:t>
      </w:r>
      <w:r w:rsidR="00741088">
        <w:rPr>
          <w:rFonts w:eastAsia="PMingLiU"/>
          <w:sz w:val="22"/>
          <w:szCs w:val="22"/>
        </w:rPr>
        <w:t>. T</w:t>
      </w:r>
      <w:r>
        <w:rPr>
          <w:rFonts w:eastAsia="PMingLiU"/>
          <w:sz w:val="22"/>
          <w:szCs w:val="22"/>
        </w:rPr>
        <w:t>he corresponding A-MPR values are kept [] for further checking.</w:t>
      </w:r>
    </w:p>
    <w:p w14:paraId="12FE9568" w14:textId="77777777" w:rsidR="004B4769" w:rsidRPr="004D5ACB" w:rsidRDefault="004B4769" w:rsidP="009538DF">
      <w:pPr>
        <w:spacing w:after="120"/>
        <w:rPr>
          <w:color w:val="0070C0"/>
          <w:szCs w:val="24"/>
          <w:highlight w:val="green"/>
          <w:lang w:eastAsia="zh-C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1266"/>
      </w:tblGrid>
      <w:tr w:rsidR="00285067" w:rsidRPr="004D5ACB" w14:paraId="3E332C0C" w14:textId="77777777" w:rsidTr="00285067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FDC7D" w14:textId="77777777" w:rsidR="00285067" w:rsidRPr="004B4769" w:rsidRDefault="00285067" w:rsidP="005472B3">
            <w:pPr>
              <w:pStyle w:val="TAH"/>
              <w:keepNext w:val="0"/>
              <w:rPr>
                <w:lang w:eastAsia="zh-CN"/>
              </w:rPr>
            </w:pPr>
            <w:r w:rsidRPr="004B4769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55A9436" w14:textId="77777777" w:rsidR="00285067" w:rsidRPr="004B4769" w:rsidRDefault="00285067" w:rsidP="005472B3">
            <w:pPr>
              <w:pStyle w:val="TAH"/>
            </w:pPr>
            <w:r w:rsidRPr="004B4769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48533" w14:textId="77777777" w:rsidR="00285067" w:rsidRPr="004B4769" w:rsidRDefault="00285067" w:rsidP="005472B3">
            <w:pPr>
              <w:pStyle w:val="TAH"/>
              <w:rPr>
                <w:lang w:eastAsia="zh-CN"/>
              </w:rPr>
            </w:pPr>
            <w:r w:rsidRPr="004B4769">
              <w:t>RB</w:t>
            </w:r>
            <w:r w:rsidRPr="004B4769">
              <w:rPr>
                <w:vertAlign w:val="subscript"/>
              </w:rPr>
              <w:t>end</w:t>
            </w:r>
            <w:r w:rsidRPr="004B4769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6EE77" w14:textId="77777777" w:rsidR="00285067" w:rsidRPr="004B4769" w:rsidRDefault="00285067" w:rsidP="005472B3">
            <w:pPr>
              <w:pStyle w:val="TAH"/>
              <w:rPr>
                <w:lang w:eastAsia="zh-CN"/>
              </w:rPr>
            </w:pPr>
            <w:r w:rsidRPr="004B4769">
              <w:t>L</w:t>
            </w:r>
            <w:r w:rsidRPr="004B4769">
              <w:rPr>
                <w:vertAlign w:val="subscript"/>
              </w:rPr>
              <w:t>CRB</w:t>
            </w:r>
            <w:r w:rsidRPr="004B4769">
              <w:t>*12*SCS (MHz)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054C" w14:textId="77777777" w:rsidR="00285067" w:rsidRPr="004B4769" w:rsidRDefault="00285067" w:rsidP="005472B3">
            <w:pPr>
              <w:pStyle w:val="TAH"/>
              <w:rPr>
                <w:lang w:eastAsia="zh-CN"/>
              </w:rPr>
            </w:pPr>
            <w:r w:rsidRPr="004B4769">
              <w:t>A-MPR</w:t>
            </w:r>
          </w:p>
        </w:tc>
      </w:tr>
      <w:tr w:rsidR="00285067" w:rsidRPr="004D5ACB" w14:paraId="284456D4" w14:textId="77777777" w:rsidTr="00285067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27DA415D" w14:textId="77777777" w:rsidR="00285067" w:rsidRPr="004B4769" w:rsidRDefault="00285067" w:rsidP="005472B3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B4769">
              <w:rPr>
                <w:rFonts w:cs="Arial"/>
                <w:lang w:eastAsia="zh-CN"/>
              </w:rPr>
              <w:t>7 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7B0A5DA1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E951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t>≥ 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9DC5" w14:textId="77777777" w:rsidR="00285067" w:rsidRPr="004B4769" w:rsidRDefault="00285067" w:rsidP="005472B3">
            <w:pPr>
              <w:pStyle w:val="TAC"/>
            </w:pPr>
            <w:r w:rsidRPr="004B4769">
              <w:t>&gt; 0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6422" w14:textId="32FEE4CF" w:rsidR="00285067" w:rsidRPr="004B4769" w:rsidRDefault="00285067" w:rsidP="005472B3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 xml:space="preserve">[A1 or </w:t>
            </w:r>
            <w:r w:rsidRPr="004B4769">
              <w:rPr>
                <w:lang w:eastAsia="zh-CN"/>
              </w:rPr>
              <w:t>A7</w:t>
            </w:r>
            <w:r w:rsidRPr="004B4769">
              <w:rPr>
                <w:lang w:val="en-US" w:eastAsia="zh-CN"/>
              </w:rPr>
              <w:t>]</w:t>
            </w:r>
          </w:p>
        </w:tc>
      </w:tr>
      <w:tr w:rsidR="00285067" w:rsidRPr="004D5ACB" w14:paraId="52FC3531" w14:textId="77777777" w:rsidTr="00285067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60C3BAC3" w14:textId="77777777" w:rsidR="00285067" w:rsidRPr="004B4769" w:rsidRDefault="00285067" w:rsidP="005472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4FE0AA13" w14:textId="77777777" w:rsidR="00285067" w:rsidRPr="004B4769" w:rsidRDefault="00285067" w:rsidP="005472B3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6F91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&lt; 4.5, ≥ 2.16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179F" w14:textId="77777777" w:rsidR="00285067" w:rsidRPr="004B4769" w:rsidRDefault="00285067" w:rsidP="005472B3">
            <w:pPr>
              <w:pStyle w:val="TAC"/>
            </w:pPr>
            <w:r w:rsidRPr="004B4769">
              <w:rPr>
                <w:rFonts w:cs="Arial"/>
              </w:rPr>
              <w:t>≥ 1.8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1AC" w14:textId="0C8BC72A" w:rsidR="00285067" w:rsidRPr="004B4769" w:rsidRDefault="00285067" w:rsidP="005472B3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[</w:t>
            </w:r>
            <w:r w:rsidRPr="004B4769">
              <w:rPr>
                <w:lang w:eastAsia="zh-CN"/>
              </w:rPr>
              <w:t>A2</w:t>
            </w:r>
            <w:r w:rsidRPr="004B4769">
              <w:rPr>
                <w:lang w:val="en-US" w:eastAsia="zh-CN"/>
              </w:rPr>
              <w:t>]</w:t>
            </w:r>
          </w:p>
        </w:tc>
      </w:tr>
      <w:tr w:rsidR="00285067" w:rsidRPr="004D5ACB" w14:paraId="56E8B591" w14:textId="77777777" w:rsidTr="00285067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0916D3F" w14:textId="77777777" w:rsidR="00285067" w:rsidRPr="004B4769" w:rsidRDefault="00285067" w:rsidP="005472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18D88F" w14:textId="77777777" w:rsidR="00285067" w:rsidRPr="004B4769" w:rsidRDefault="00285067" w:rsidP="005472B3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DB84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t>≤ 1.44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0A35" w14:textId="77777777" w:rsidR="00285067" w:rsidRPr="004B4769" w:rsidRDefault="00285067" w:rsidP="005472B3">
            <w:pPr>
              <w:pStyle w:val="TAC"/>
            </w:pPr>
            <w:r w:rsidRPr="004B4769">
              <w:t>≤ 0.36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5005" w14:textId="69643B7F" w:rsidR="00285067" w:rsidRPr="004B4769" w:rsidRDefault="00285067" w:rsidP="005472B3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[</w:t>
            </w:r>
            <w:r w:rsidRPr="004B4769">
              <w:rPr>
                <w:lang w:eastAsia="zh-CN"/>
              </w:rPr>
              <w:t>A3</w:t>
            </w:r>
            <w:r w:rsidRPr="004B4769">
              <w:rPr>
                <w:lang w:val="en-US" w:eastAsia="zh-CN"/>
              </w:rPr>
              <w:t>]</w:t>
            </w:r>
          </w:p>
        </w:tc>
      </w:tr>
      <w:tr w:rsidR="00285067" w:rsidRPr="004D5ACB" w14:paraId="395BF806" w14:textId="77777777" w:rsidTr="00285067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88A6F4A" w14:textId="77777777" w:rsidR="00285067" w:rsidRPr="004B4769" w:rsidRDefault="00285067" w:rsidP="005472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31DC4E23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838 &lt; Fc ≤ 841.5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6FE6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t>&gt; 0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CCEF" w14:textId="77777777" w:rsidR="00285067" w:rsidRPr="004B4769" w:rsidRDefault="00285067" w:rsidP="005472B3">
            <w:pPr>
              <w:pStyle w:val="TAC"/>
            </w:pPr>
            <w:r w:rsidRPr="004B4769">
              <w:t>&gt;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A266" w14:textId="454B5B8A" w:rsidR="00285067" w:rsidRPr="004B4769" w:rsidRDefault="00285067" w:rsidP="005472B3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[</w:t>
            </w:r>
            <w:r w:rsidRPr="004B4769">
              <w:rPr>
                <w:lang w:eastAsia="zh-CN"/>
              </w:rPr>
              <w:t>A2</w:t>
            </w:r>
            <w:r w:rsidRPr="004B4769">
              <w:rPr>
                <w:lang w:val="en-US" w:eastAsia="zh-CN"/>
              </w:rPr>
              <w:t>]</w:t>
            </w:r>
          </w:p>
        </w:tc>
      </w:tr>
      <w:tr w:rsidR="00285067" w:rsidRPr="008030DA" w14:paraId="10436A77" w14:textId="77777777" w:rsidTr="00285067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846D746" w14:textId="77777777" w:rsidR="00285067" w:rsidRPr="004B4769" w:rsidRDefault="00285067" w:rsidP="005472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BD4AC7" w14:textId="77777777" w:rsidR="00285067" w:rsidRPr="004B4769" w:rsidRDefault="00285067" w:rsidP="005472B3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B6E5" w14:textId="77777777" w:rsidR="00285067" w:rsidRPr="004B4769" w:rsidRDefault="00285067" w:rsidP="005472B3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 xml:space="preserve">≥ </w:t>
            </w:r>
            <w:r w:rsidRPr="004B4769">
              <w:t>5.94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39BF" w14:textId="77777777" w:rsidR="00285067" w:rsidRPr="004B4769" w:rsidRDefault="00285067" w:rsidP="005472B3">
            <w:pPr>
              <w:pStyle w:val="TAC"/>
            </w:pPr>
            <w:r w:rsidRPr="004B4769">
              <w:t>≤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23F6" w14:textId="125CEBDD" w:rsidR="00285067" w:rsidRPr="004B4769" w:rsidRDefault="00285067" w:rsidP="005472B3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 xml:space="preserve">[A3 or </w:t>
            </w:r>
            <w:r w:rsidRPr="004B4769">
              <w:rPr>
                <w:lang w:eastAsia="zh-CN"/>
              </w:rPr>
              <w:t>A8</w:t>
            </w:r>
            <w:r w:rsidRPr="004B4769">
              <w:rPr>
                <w:lang w:val="en-US" w:eastAsia="zh-CN"/>
              </w:rPr>
              <w:t>]</w:t>
            </w:r>
          </w:p>
        </w:tc>
      </w:tr>
    </w:tbl>
    <w:p w14:paraId="07AF88CD" w14:textId="77777777" w:rsidR="00285067" w:rsidRDefault="00285067" w:rsidP="009538DF">
      <w:pPr>
        <w:spacing w:after="120"/>
        <w:rPr>
          <w:color w:val="0070C0"/>
          <w:szCs w:val="24"/>
          <w:lang w:eastAsia="zh-CN"/>
        </w:rPr>
      </w:pPr>
    </w:p>
    <w:tbl>
      <w:tblPr>
        <w:tblW w:w="1092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1699"/>
        <w:gridCol w:w="1701"/>
        <w:gridCol w:w="1562"/>
        <w:gridCol w:w="1562"/>
        <w:gridCol w:w="1575"/>
      </w:tblGrid>
      <w:tr w:rsidR="002C5D33" w:rsidRPr="001D0283" w14:paraId="337B43EB" w14:textId="1F438D8F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30CC" w14:textId="77777777" w:rsidR="002C5D33" w:rsidRPr="001D0283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4DD26" w14:textId="77777777" w:rsidR="002C5D33" w:rsidRPr="001D0283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4C8E2" w14:textId="77777777" w:rsidR="002C5D33" w:rsidRPr="001D0283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7231" w14:textId="13F4CEED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CF47" w14:textId="1FD728A5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4744D">
              <w:rPr>
                <w:rFonts w:eastAsia="Yu Mincho"/>
              </w:rPr>
              <w:t>A7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A76E5" w14:textId="60E873BC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4744D">
              <w:rPr>
                <w:rFonts w:eastAsia="Yu Mincho"/>
              </w:rPr>
              <w:t>A8</w:t>
            </w:r>
          </w:p>
        </w:tc>
      </w:tr>
      <w:tr w:rsidR="002C5D33" w:rsidRPr="001D0283" w14:paraId="2B4CF573" w14:textId="69F9F485" w:rsidTr="002C5D33">
        <w:trPr>
          <w:trHeight w:val="207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6298" w14:textId="77777777" w:rsidR="002C5D33" w:rsidRPr="001D0283" w:rsidRDefault="002C5D33" w:rsidP="002C5D33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81AFE" w14:textId="77777777" w:rsidR="002C5D33" w:rsidRPr="001D0283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03779" w14:textId="77777777" w:rsidR="002C5D33" w:rsidRPr="001D0283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54C1" w14:textId="31B31285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9C9F" w14:textId="40EF9372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4744D">
              <w:rPr>
                <w:rFonts w:eastAsia="Yu Mincho"/>
              </w:rPr>
              <w:t>Outer/Inner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680B0" w14:textId="14A1D736" w:rsidR="002C5D33" w:rsidRPr="0014744D" w:rsidRDefault="002C5D33" w:rsidP="002C5D33">
            <w:pPr>
              <w:pStyle w:val="TAH"/>
              <w:rPr>
                <w:rFonts w:eastAsia="Yu Mincho"/>
              </w:rPr>
            </w:pPr>
            <w:r w:rsidRPr="0014744D">
              <w:rPr>
                <w:rFonts w:eastAsia="Yu Mincho"/>
              </w:rPr>
              <w:t>Edge/Outer</w:t>
            </w:r>
          </w:p>
        </w:tc>
      </w:tr>
      <w:tr w:rsidR="002C5D33" w:rsidRPr="001D0283" w14:paraId="59A6BA9A" w14:textId="71126FF0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1041C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77D05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3C9F0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5357" w14:textId="3DDA498A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23CE" w14:textId="00EEAE1F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369B" w14:textId="215323F6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2C5D33" w:rsidRPr="001D0283" w14:paraId="6414D23B" w14:textId="592063DC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18B8C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35F64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F3799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E18F" w14:textId="7A440913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435C" w14:textId="41FA7704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C6E3" w14:textId="7FC2FA1A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2C5D33" w:rsidRPr="001D0283" w14:paraId="502AA022" w14:textId="0A7DAA58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1FFC6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F657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5646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C3F3" w14:textId="1F1D04DB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BA35" w14:textId="4A0900D1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A2AD" w14:textId="3BACE484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2C5D33" w:rsidRPr="001D0283" w14:paraId="3960EB89" w14:textId="4C4BEF53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E16FD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AB32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7B59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41E6" w14:textId="37500F37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018B" w14:textId="4F635FC6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1E1E" w14:textId="697778FC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2C5D33" w:rsidRPr="001D0283" w14:paraId="53600581" w14:textId="6C73EF9A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B751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D8261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A8EA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DC8C" w14:textId="156479AA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2296" w14:textId="4A61AFDF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CA9A" w14:textId="0CEF4916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2.5</w:t>
            </w:r>
          </w:p>
        </w:tc>
      </w:tr>
      <w:tr w:rsidR="002C5D33" w:rsidRPr="001D0283" w14:paraId="5E705BBD" w14:textId="74B9E5DE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004E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6D07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8453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6D66" w14:textId="4A9C2994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CA60" w14:textId="2FD1677D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678B" w14:textId="16461003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2C5D33" w:rsidRPr="001D0283" w14:paraId="39161A8F" w14:textId="3C840221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379B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F5E6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420E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B7AF" w14:textId="63F3DCCB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8DFC" w14:textId="6ACF6076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C46" w14:textId="0AB8DAD5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2C5D33" w:rsidRPr="001D0283" w14:paraId="1E4E6EE8" w14:textId="14B66A2F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A303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B735F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CFB7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67197" w14:textId="1D6A4345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5F1D" w14:textId="24E3CB50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36A9" w14:textId="247BECC4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2C5D33" w:rsidRPr="001D0283" w14:paraId="5B20685A" w14:textId="4EDE4B97" w:rsidTr="002C5D33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8270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D974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41E04" w14:textId="77777777" w:rsidR="002C5D33" w:rsidRPr="001D0283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99F7" w14:textId="10A37AA5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FA48" w14:textId="0ED0E457" w:rsidR="002C5D33" w:rsidRPr="0014744D" w:rsidRDefault="002C5D33" w:rsidP="002C5D33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B01B" w14:textId="72301203" w:rsidR="002C5D33" w:rsidRPr="0014744D" w:rsidRDefault="002C5D33" w:rsidP="002C5D33">
            <w:pPr>
              <w:pStyle w:val="TAC"/>
              <w:ind w:left="-298" w:firstLine="298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3</w:t>
            </w:r>
          </w:p>
        </w:tc>
      </w:tr>
    </w:tbl>
    <w:p w14:paraId="741A1CEC" w14:textId="77777777" w:rsidR="00EA202E" w:rsidRDefault="00EA202E" w:rsidP="009538DF">
      <w:pPr>
        <w:spacing w:after="120"/>
        <w:rPr>
          <w:color w:val="0070C0"/>
          <w:szCs w:val="24"/>
          <w:lang w:eastAsia="zh-CN"/>
        </w:rPr>
      </w:pPr>
    </w:p>
    <w:p w14:paraId="1DD9B11B" w14:textId="3E2176B1" w:rsidR="0076744E" w:rsidRPr="005C223A" w:rsidRDefault="0076744E" w:rsidP="005C223A">
      <w:pPr>
        <w:pStyle w:val="Heading2"/>
        <w:rPr>
          <w:lang w:val="en-US"/>
        </w:rPr>
      </w:pPr>
      <w:r w:rsidRPr="005C223A">
        <w:rPr>
          <w:lang w:val="en-US"/>
        </w:rPr>
        <w:t>NS_12: A-MPR regions</w:t>
      </w:r>
      <w:r w:rsidR="00314A29" w:rsidRPr="005C223A">
        <w:rPr>
          <w:lang w:val="en-US"/>
        </w:rPr>
        <w:t xml:space="preserve"> for PC2</w:t>
      </w:r>
    </w:p>
    <w:p w14:paraId="653F498D" w14:textId="531639C0" w:rsidR="00ED6A47" w:rsidRDefault="004B4769" w:rsidP="004B4769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PC2 NS_12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>
        <w:rPr>
          <w:rFonts w:eastAsia="PMingLiU"/>
          <w:sz w:val="22"/>
          <w:szCs w:val="22"/>
        </w:rPr>
        <w:t xml:space="preserve"> agreed as starting point, meaning the exact borders might be further tuned in next meeting but the general shape </w:t>
      </w:r>
      <w:r w:rsidR="000B65DA">
        <w:rPr>
          <w:rFonts w:eastAsia="PMingLiU"/>
          <w:sz w:val="22"/>
          <w:szCs w:val="22"/>
        </w:rPr>
        <w:t xml:space="preserve">of each region should be unchanged. </w:t>
      </w:r>
    </w:p>
    <w:p w14:paraId="2B69422D" w14:textId="79AFB853" w:rsidR="004B4769" w:rsidRDefault="000B65DA" w:rsidP="004B4769">
      <w:pPr>
        <w:spacing w:after="120"/>
        <w:rPr>
          <w:rFonts w:eastAsia="PMingLiU"/>
          <w:sz w:val="22"/>
          <w:szCs w:val="22"/>
        </w:rPr>
      </w:pPr>
      <w:r>
        <w:rPr>
          <w:rFonts w:eastAsia="PMingLiU"/>
          <w:sz w:val="22"/>
          <w:szCs w:val="22"/>
        </w:rPr>
        <w:t>T</w:t>
      </w:r>
      <w:r w:rsidR="004B4769">
        <w:rPr>
          <w:rFonts w:eastAsia="PMingLiU"/>
          <w:sz w:val="22"/>
          <w:szCs w:val="22"/>
        </w:rPr>
        <w:t>he corresponding A-MPR values are kept [] for further checking.</w:t>
      </w:r>
    </w:p>
    <w:p w14:paraId="23343D4A" w14:textId="5FC48910" w:rsidR="0076744E" w:rsidRPr="004B4769" w:rsidRDefault="0076744E" w:rsidP="004B4769">
      <w:pPr>
        <w:spacing w:after="120"/>
        <w:rPr>
          <w:rFonts w:eastAsia="PMingLiU"/>
          <w:sz w:val="22"/>
          <w:szCs w:val="22"/>
        </w:rPr>
      </w:pP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76744E" w:rsidRPr="001D0283" w14:paraId="1C8570DC" w14:textId="77777777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FFC6D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3423B272" w14:textId="77777777" w:rsidR="0076744E" w:rsidRPr="001D0283" w:rsidRDefault="0076744E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198E1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2C4EE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9CC74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76744E" w:rsidRPr="00556F36" w14:paraId="6D0B05F1" w14:textId="77777777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46475EFE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3B142385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378B7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BE54" w14:textId="77777777" w:rsidR="0076744E" w:rsidRPr="000B65DA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0B65DA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458AF" w14:textId="7D8869BB" w:rsidR="0076744E" w:rsidRPr="000B65DA" w:rsidRDefault="000B65DA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0B65DA">
              <w:rPr>
                <w:color w:val="000000" w:themeColor="text1"/>
              </w:rPr>
              <w:t>A3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76744E" w:rsidRPr="00556F36" w14:paraId="1EF551B1" w14:textId="77777777" w:rsidTr="000B65DA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5AEFDC9E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3EEF9328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45BE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4631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69A2B" w14:textId="50410E12" w:rsidR="0076744E" w:rsidRPr="000B65DA" w:rsidRDefault="000B65DA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0B65DA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76744E" w:rsidRPr="00556F36" w14:paraId="024CD562" w14:textId="77777777" w:rsidTr="000B65DA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444BC6B2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2A127AE0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09F8B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56BDE" w14:textId="77777777" w:rsidR="0076744E" w:rsidRPr="000B65DA" w:rsidRDefault="0076744E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EB5B" w14:textId="6AC5981C" w:rsidR="0076744E" w:rsidRPr="000B65DA" w:rsidRDefault="000B65DA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0B65DA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</w:tbl>
    <w:p w14:paraId="38D0F9D8" w14:textId="77777777" w:rsidR="0076744E" w:rsidRDefault="0076744E" w:rsidP="0076744E">
      <w:pPr>
        <w:spacing w:after="120"/>
        <w:rPr>
          <w:color w:val="0070C0"/>
          <w:szCs w:val="24"/>
          <w:lang w:val="fr-FR" w:eastAsia="zh-CN"/>
        </w:rPr>
      </w:pPr>
    </w:p>
    <w:p w14:paraId="639C50BC" w14:textId="77777777" w:rsidR="0076744E" w:rsidRPr="00024F91" w:rsidRDefault="0076744E" w:rsidP="0076744E">
      <w:pPr>
        <w:pStyle w:val="TH"/>
      </w:pPr>
      <w:r w:rsidRPr="00AE2E87">
        <w:lastRenderedPageBreak/>
        <w:t xml:space="preserve">Table </w:t>
      </w:r>
      <w:r>
        <w:t>3</w:t>
      </w:r>
      <w:r w:rsidRPr="00AE2E87">
        <w:t>: A-MPR for NS_12 (PC2)</w:t>
      </w:r>
      <w:r>
        <w:t>, from [3]</w:t>
      </w:r>
    </w:p>
    <w:tbl>
      <w:tblPr>
        <w:tblW w:w="59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9"/>
        <w:gridCol w:w="1259"/>
        <w:gridCol w:w="1259"/>
      </w:tblGrid>
      <w:tr w:rsidR="0076744E" w14:paraId="6E62538E" w14:textId="77777777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3514" w14:textId="77777777" w:rsidR="0076744E" w:rsidRDefault="0076744E">
            <w:pPr>
              <w:pStyle w:val="TAH"/>
            </w:pPr>
            <w: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4B38F9" w14:textId="77777777" w:rsidR="0076744E" w:rsidRDefault="0076744E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D59A47" w14:textId="77777777" w:rsidR="0076744E" w:rsidRPr="00024F91" w:rsidRDefault="0076744E">
            <w:pPr>
              <w:pStyle w:val="TAH"/>
            </w:pPr>
            <w:r w:rsidRPr="00024F91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C45E6" w14:textId="77777777" w:rsidR="0076744E" w:rsidRPr="00D327DF" w:rsidRDefault="0076744E">
            <w:pPr>
              <w:pStyle w:val="TAH"/>
            </w:pPr>
            <w:r w:rsidRPr="00070FB1">
              <w:t>A</w:t>
            </w:r>
            <w:r>
              <w:t>3</w:t>
            </w:r>
          </w:p>
        </w:tc>
      </w:tr>
      <w:tr w:rsidR="0076744E" w14:paraId="55417908" w14:textId="77777777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67F8" w14:textId="77777777" w:rsidR="0076744E" w:rsidRDefault="0076744E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D78D3" w14:textId="77777777" w:rsidR="0076744E" w:rsidRDefault="0076744E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31076D" w14:textId="77777777" w:rsidR="0076744E" w:rsidRPr="00024F91" w:rsidRDefault="0076744E">
            <w:pPr>
              <w:pStyle w:val="TAH"/>
            </w:pPr>
            <w:r w:rsidRPr="00024F91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6B318" w14:textId="77777777" w:rsidR="0076744E" w:rsidRPr="00D327DF" w:rsidRDefault="0076744E">
            <w:pPr>
              <w:pStyle w:val="TAH"/>
            </w:pPr>
            <w:r w:rsidRPr="00070FB1">
              <w:t>Outer/Inner</w:t>
            </w:r>
          </w:p>
        </w:tc>
      </w:tr>
      <w:tr w:rsidR="0076744E" w14:paraId="53A4AE0C" w14:textId="77777777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1587" w14:textId="77777777" w:rsidR="0076744E" w:rsidRDefault="0076744E">
            <w:pPr>
              <w:pStyle w:val="TAC"/>
            </w:pPr>
            <w: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ABEB" w14:textId="77777777" w:rsidR="0076744E" w:rsidRPr="00E5703A" w:rsidRDefault="0076744E">
            <w:pPr>
              <w:pStyle w:val="TAC"/>
            </w:pPr>
            <w:r w:rsidRPr="00E5703A">
              <w:t>≤ 7</w:t>
            </w:r>
            <w:r w:rsidRPr="00024F91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21F9" w14:textId="77777777" w:rsidR="0076744E" w:rsidRPr="00024F91" w:rsidRDefault="0076744E">
            <w:pPr>
              <w:pStyle w:val="TAC"/>
            </w:pP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31DC" w14:textId="77777777" w:rsidR="0076744E" w:rsidRPr="00D327DF" w:rsidRDefault="0076744E">
            <w:pPr>
              <w:pStyle w:val="TAC"/>
            </w:pPr>
            <w:r w:rsidRPr="00F43D5B">
              <w:t>≤ 5.5</w:t>
            </w:r>
          </w:p>
        </w:tc>
      </w:tr>
      <w:tr w:rsidR="0076744E" w14:paraId="3CA7DE56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D620" w14:textId="77777777" w:rsidR="0076744E" w:rsidRDefault="0076744E">
            <w:pPr>
              <w:pStyle w:val="TAC"/>
            </w:pPr>
            <w: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8CAD" w14:textId="77777777" w:rsidR="0076744E" w:rsidRPr="00E5703A" w:rsidRDefault="0076744E">
            <w:pPr>
              <w:pStyle w:val="TAC"/>
            </w:pPr>
            <w:r w:rsidRPr="00E5703A">
              <w:t>≤ 7</w:t>
            </w:r>
            <w:r w:rsidRPr="00024F91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96D9" w14:textId="77777777" w:rsidR="0076744E" w:rsidRPr="00024F91" w:rsidRDefault="0076744E">
            <w:pPr>
              <w:pStyle w:val="TAC"/>
            </w:pPr>
            <w:r w:rsidRPr="00024F91"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E00A" w14:textId="77777777" w:rsidR="0076744E" w:rsidRPr="00D327DF" w:rsidRDefault="0076744E">
            <w:pPr>
              <w:pStyle w:val="TAC"/>
            </w:pPr>
            <w:r w:rsidRPr="00F43D5B">
              <w:t>≤ 6</w:t>
            </w:r>
          </w:p>
        </w:tc>
      </w:tr>
      <w:tr w:rsidR="0076744E" w14:paraId="2541D33C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96914" w14:textId="77777777" w:rsidR="0076744E" w:rsidRDefault="0076744E">
            <w:pPr>
              <w:pStyle w:val="TAC"/>
            </w:pPr>
            <w: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E3F4" w14:textId="77777777" w:rsidR="0076744E" w:rsidRPr="00E5703A" w:rsidRDefault="0076744E">
            <w:pPr>
              <w:pStyle w:val="TAC"/>
            </w:pPr>
            <w:r w:rsidRPr="00E5703A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F09D" w14:textId="77777777" w:rsidR="0076744E" w:rsidRPr="00024F91" w:rsidRDefault="0076744E">
            <w:pPr>
              <w:pStyle w:val="TAC"/>
            </w:pPr>
            <w:r w:rsidRPr="00024F91">
              <w:t>3.</w:t>
            </w:r>
            <w: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A34F" w14:textId="77777777" w:rsidR="0076744E" w:rsidRPr="00D327DF" w:rsidRDefault="0076744E">
            <w:pPr>
              <w:pStyle w:val="TAC"/>
            </w:pPr>
            <w:r w:rsidRPr="00F43D5B">
              <w:t>≤ 6</w:t>
            </w:r>
          </w:p>
        </w:tc>
      </w:tr>
      <w:tr w:rsidR="0076744E" w14:paraId="06F6B3FE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6DDA" w14:textId="77777777" w:rsidR="0076744E" w:rsidRDefault="0076744E">
            <w:pPr>
              <w:pStyle w:val="TAC"/>
            </w:pPr>
            <w: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021DA" w14:textId="77777777" w:rsidR="0076744E" w:rsidRPr="00E5703A" w:rsidRDefault="0076744E">
            <w:pPr>
              <w:pStyle w:val="TAC"/>
            </w:pPr>
            <w:r w:rsidRPr="00E5703A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AA58" w14:textId="77777777" w:rsidR="0076744E" w:rsidRPr="00024F91" w:rsidRDefault="0076744E">
            <w:pPr>
              <w:pStyle w:val="TAC"/>
            </w:pPr>
            <w: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DF71" w14:textId="77777777" w:rsidR="0076744E" w:rsidRPr="00D327DF" w:rsidRDefault="0076744E">
            <w:pPr>
              <w:pStyle w:val="TAC"/>
            </w:pPr>
            <w:r w:rsidRPr="00F43D5B">
              <w:t>≤ 6.5</w:t>
            </w:r>
          </w:p>
        </w:tc>
      </w:tr>
      <w:tr w:rsidR="0076744E" w14:paraId="4F1CC7ED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C4C1" w14:textId="77777777" w:rsidR="0076744E" w:rsidRDefault="0076744E">
            <w:pPr>
              <w:pStyle w:val="TAC"/>
            </w:pPr>
            <w: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003C5" w14:textId="77777777" w:rsidR="0076744E" w:rsidRPr="00E5703A" w:rsidRDefault="0076744E">
            <w:pPr>
              <w:pStyle w:val="TAC"/>
            </w:pPr>
            <w:r w:rsidRPr="00E5703A">
              <w:t xml:space="preserve">≤ </w:t>
            </w:r>
            <w:r w:rsidRPr="00E5703A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665E" w14:textId="77777777" w:rsidR="0076744E" w:rsidRPr="00024F91" w:rsidRDefault="0076744E">
            <w:pPr>
              <w:pStyle w:val="TAC"/>
            </w:pPr>
            <w:r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2121" w14:textId="77777777" w:rsidR="0076744E" w:rsidRPr="00D327DF" w:rsidRDefault="0076744E">
            <w:pPr>
              <w:pStyle w:val="TAC"/>
            </w:pPr>
            <w:r w:rsidRPr="00F43D5B">
              <w:t>≤ 6.5</w:t>
            </w:r>
          </w:p>
        </w:tc>
      </w:tr>
      <w:tr w:rsidR="0076744E" w14:paraId="2DCA8566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C03E" w14:textId="77777777" w:rsidR="0076744E" w:rsidRDefault="0076744E">
            <w:pPr>
              <w:pStyle w:val="TAC"/>
            </w:pPr>
            <w: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C8A5" w14:textId="77777777" w:rsidR="0076744E" w:rsidRPr="00E5703A" w:rsidRDefault="0076744E">
            <w:pPr>
              <w:pStyle w:val="TAC"/>
            </w:pPr>
            <w:r w:rsidRPr="00E5703A">
              <w:t>≤ 8.5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054F" w14:textId="77777777" w:rsidR="0076744E" w:rsidRPr="00024F91" w:rsidRDefault="0076744E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7759" w14:textId="77777777" w:rsidR="0076744E" w:rsidRPr="00D327DF" w:rsidRDefault="0076744E">
            <w:pPr>
              <w:pStyle w:val="TAC"/>
            </w:pPr>
            <w:r w:rsidRPr="00F43D5B">
              <w:t>≤ 7.5</w:t>
            </w:r>
          </w:p>
        </w:tc>
      </w:tr>
      <w:tr w:rsidR="0076744E" w14:paraId="682CF5FE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C5B64" w14:textId="77777777" w:rsidR="0076744E" w:rsidRDefault="0076744E">
            <w:pPr>
              <w:pStyle w:val="TAC"/>
            </w:pPr>
            <w: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F427" w14:textId="77777777" w:rsidR="0076744E" w:rsidRPr="00E5703A" w:rsidRDefault="0076744E">
            <w:pPr>
              <w:pStyle w:val="TAC"/>
            </w:pPr>
            <w:r w:rsidRPr="00E5703A">
              <w:t>≤ 8.5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5A6D" w14:textId="77777777" w:rsidR="0076744E" w:rsidRPr="00024F91" w:rsidRDefault="0076744E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F4C5" w14:textId="77777777" w:rsidR="0076744E" w:rsidRPr="00D327DF" w:rsidRDefault="0076744E">
            <w:pPr>
              <w:pStyle w:val="TAC"/>
            </w:pPr>
            <w:r w:rsidRPr="00F43D5B">
              <w:t>≤ 7.5</w:t>
            </w:r>
          </w:p>
        </w:tc>
      </w:tr>
      <w:tr w:rsidR="0076744E" w14:paraId="76B7B408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5F59B" w14:textId="77777777" w:rsidR="0076744E" w:rsidRDefault="0076744E">
            <w:pPr>
              <w:pStyle w:val="TAC"/>
            </w:pPr>
            <w: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F71A" w14:textId="77777777" w:rsidR="0076744E" w:rsidRPr="00E5703A" w:rsidRDefault="0076744E">
            <w:pPr>
              <w:pStyle w:val="TAC"/>
            </w:pPr>
            <w:r w:rsidRPr="00E5703A">
              <w:t>≤ 8.</w:t>
            </w:r>
            <w:r w:rsidRPr="00024F91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7855" w14:textId="77777777" w:rsidR="0076744E" w:rsidRPr="00024F91" w:rsidRDefault="0076744E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578F" w14:textId="77777777" w:rsidR="0076744E" w:rsidRPr="00D327DF" w:rsidRDefault="0076744E">
            <w:pPr>
              <w:pStyle w:val="TAC"/>
            </w:pPr>
            <w:r w:rsidRPr="00F43D5B">
              <w:t>≤ 7.5</w:t>
            </w:r>
          </w:p>
        </w:tc>
      </w:tr>
      <w:tr w:rsidR="0076744E" w14:paraId="4E8008F2" w14:textId="77777777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81C2" w14:textId="77777777" w:rsidR="0076744E" w:rsidRDefault="0076744E">
            <w:pPr>
              <w:pStyle w:val="TAC"/>
            </w:pPr>
            <w: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8A3DA" w14:textId="77777777" w:rsidR="0076744E" w:rsidRPr="00E5703A" w:rsidRDefault="0076744E">
            <w:pPr>
              <w:pStyle w:val="TAC"/>
            </w:pPr>
            <w:r w:rsidRPr="00E5703A">
              <w:t xml:space="preserve">≤ </w:t>
            </w:r>
            <w:r w:rsidRPr="00E5703A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BAC3" w14:textId="77777777" w:rsidR="0076744E" w:rsidRPr="00024F91" w:rsidRDefault="0076744E">
            <w:pPr>
              <w:pStyle w:val="TAC"/>
            </w:pPr>
            <w:r w:rsidRPr="00024F91">
              <w:t>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A4A4" w14:textId="77777777" w:rsidR="0076744E" w:rsidRPr="00D327DF" w:rsidRDefault="0076744E">
            <w:pPr>
              <w:pStyle w:val="TAC"/>
            </w:pPr>
            <w:r w:rsidRPr="00F43D5B">
              <w:t>≤ 7.5</w:t>
            </w:r>
          </w:p>
        </w:tc>
      </w:tr>
    </w:tbl>
    <w:p w14:paraId="0BDA3230" w14:textId="77777777" w:rsidR="0014744D" w:rsidRDefault="0014744D" w:rsidP="0014744D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08E17ABF" w14:textId="77777777" w:rsidR="0076744E" w:rsidRDefault="0076744E" w:rsidP="0076744E">
      <w:pPr>
        <w:spacing w:after="120"/>
        <w:rPr>
          <w:color w:val="0070C0"/>
          <w:szCs w:val="24"/>
          <w:lang w:eastAsia="zh-CN"/>
        </w:rPr>
      </w:pPr>
    </w:p>
    <w:p w14:paraId="22C50218" w14:textId="12E48ED5" w:rsidR="0076744E" w:rsidRPr="005C223A" w:rsidRDefault="0076744E" w:rsidP="005C223A">
      <w:pPr>
        <w:pStyle w:val="Heading2"/>
        <w:rPr>
          <w:lang w:val="en-US"/>
        </w:rPr>
      </w:pPr>
      <w:r w:rsidRPr="005C223A">
        <w:rPr>
          <w:lang w:val="en-US"/>
        </w:rPr>
        <w:t>NS_13: A-MPR regions</w:t>
      </w:r>
      <w:r w:rsidR="00314A29" w:rsidRPr="005C223A">
        <w:rPr>
          <w:lang w:val="en-US"/>
        </w:rPr>
        <w:t xml:space="preserve"> for PC2</w:t>
      </w:r>
    </w:p>
    <w:p w14:paraId="0EC44E97" w14:textId="50DA283F" w:rsidR="00ED6A47" w:rsidRDefault="00ED6A47" w:rsidP="00262F4B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PC2 NS_13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>
        <w:rPr>
          <w:rFonts w:eastAsia="PMingLiU"/>
          <w:sz w:val="22"/>
          <w:szCs w:val="22"/>
        </w:rPr>
        <w:t xml:space="preserve"> agreed as starting point, meaning the exact borders might be further tuned in next meeting but the general shape of each region should be unchanged. </w:t>
      </w:r>
    </w:p>
    <w:p w14:paraId="1C07A0AB" w14:textId="77777777" w:rsidR="00ED6A47" w:rsidRDefault="00ED6A47" w:rsidP="00ED6A47">
      <w:pPr>
        <w:spacing w:after="120"/>
        <w:rPr>
          <w:rFonts w:eastAsia="PMingLiU"/>
          <w:sz w:val="22"/>
          <w:szCs w:val="22"/>
        </w:rPr>
      </w:pPr>
      <w:r>
        <w:rPr>
          <w:rFonts w:eastAsia="PMingLiU"/>
          <w:sz w:val="22"/>
          <w:szCs w:val="22"/>
        </w:rPr>
        <w:t>The corresponding A-MPR values are kept [] for further checking.</w:t>
      </w:r>
    </w:p>
    <w:p w14:paraId="58F29D43" w14:textId="77777777" w:rsidR="00ED6A47" w:rsidRDefault="00ED6A47" w:rsidP="00ED6A47">
      <w:pPr>
        <w:spacing w:after="120"/>
        <w:rPr>
          <w:rFonts w:eastAsia="PMingLiU"/>
          <w:sz w:val="22"/>
          <w:szCs w:val="22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76744E" w:rsidRPr="001D0283" w14:paraId="15DCFF59" w14:textId="77777777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1BB18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69D357D1" w14:textId="77777777" w:rsidR="0076744E" w:rsidRPr="001D0283" w:rsidRDefault="0076744E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CD6E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F35E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2211B" w14:textId="77777777" w:rsidR="0076744E" w:rsidRPr="001D0283" w:rsidRDefault="0076744E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76744E" w:rsidRPr="001D0283" w14:paraId="03A20B6F" w14:textId="77777777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3CBA98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D6A47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CF3B13" w14:textId="77777777" w:rsidR="0076744E" w:rsidRPr="00ED6A47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371A2A49" w14:textId="77777777" w:rsidR="0076744E" w:rsidRPr="00ED6A47" w:rsidRDefault="0076744E">
            <w:pPr>
              <w:pStyle w:val="TAC"/>
              <w:rPr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F8F5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7896" w14:textId="05E90874" w:rsidR="0076744E" w:rsidRPr="00ED6A47" w:rsidRDefault="00ED6A47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ED6A47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76744E" w:rsidRPr="001D0283" w14:paraId="65A9A304" w14:textId="77777777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7A9D4BE1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F74FD88" w14:textId="77777777" w:rsidR="0076744E" w:rsidRPr="00ED6A47" w:rsidRDefault="0076744E">
            <w:pPr>
              <w:pStyle w:val="TAC"/>
              <w:rPr>
                <w:color w:val="000000" w:themeColor="text1"/>
              </w:rPr>
            </w:pPr>
            <w:r w:rsidRPr="00ED6A47">
              <w:rPr>
                <w:color w:val="000000" w:themeColor="text1"/>
              </w:rPr>
              <w:t>820.5 ≤ Fc</w:t>
            </w:r>
          </w:p>
        </w:tc>
        <w:tc>
          <w:tcPr>
            <w:tcW w:w="2160" w:type="dxa"/>
          </w:tcPr>
          <w:p w14:paraId="462F41EB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A36C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31EA" w14:textId="57F5F61F" w:rsidR="0076744E" w:rsidRPr="00ED6A47" w:rsidRDefault="00ED6A47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ED6A47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76744E" w:rsidRPr="001D0283" w14:paraId="45FAA17F" w14:textId="77777777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37DFB575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C411DA7" w14:textId="77777777" w:rsidR="0076744E" w:rsidRPr="00ED6A47" w:rsidRDefault="0076744E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091B4279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D546" w14:textId="77777777" w:rsidR="0076744E" w:rsidRPr="00ED6A47" w:rsidRDefault="0076744E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DCE9" w14:textId="11EFF502" w:rsidR="0076744E" w:rsidRPr="00ED6A47" w:rsidRDefault="00ED6A47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76744E" w:rsidRPr="00ED6A47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</w:tbl>
    <w:p w14:paraId="3B127096" w14:textId="77777777" w:rsidR="0076744E" w:rsidRPr="001D0283" w:rsidRDefault="0076744E" w:rsidP="0076744E">
      <w:pPr>
        <w:pStyle w:val="ListParagraph"/>
        <w:ind w:left="936" w:firstLineChars="0" w:firstLine="0"/>
      </w:pPr>
    </w:p>
    <w:p w14:paraId="1EAC1AAD" w14:textId="77777777" w:rsidR="00993261" w:rsidRDefault="00993261" w:rsidP="00993261">
      <w:pPr>
        <w:pStyle w:val="TH"/>
      </w:pPr>
      <w:r>
        <w:t xml:space="preserve">Table </w:t>
      </w:r>
      <w:r>
        <w:rPr>
          <w:lang w:val="en-US"/>
        </w:rPr>
        <w:t>6</w:t>
      </w:r>
      <w:r>
        <w:t>: A-MPR for NS_13 (Power Class 2</w:t>
      </w:r>
      <w:r w:rsidRPr="00AE2E87">
        <w:t>)</w:t>
      </w:r>
      <w:r>
        <w:t>, from [3]</w:t>
      </w:r>
    </w:p>
    <w:tbl>
      <w:tblPr>
        <w:tblW w:w="6654" w:type="dxa"/>
        <w:tblInd w:w="14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2"/>
        <w:gridCol w:w="1259"/>
        <w:gridCol w:w="1234"/>
        <w:gridCol w:w="709"/>
      </w:tblGrid>
      <w:tr w:rsidR="00993261" w14:paraId="5DFBA561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1698" w14:textId="77777777" w:rsidR="00993261" w:rsidRDefault="00993261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D7A474" w14:textId="77777777" w:rsidR="00993261" w:rsidRDefault="00993261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CACF" w14:textId="77777777" w:rsidR="00993261" w:rsidRDefault="00993261">
            <w:pPr>
              <w:pStyle w:val="TAH"/>
            </w:pPr>
            <w:r>
              <w:t>A2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4AC7" w14:textId="77777777" w:rsidR="00993261" w:rsidRPr="004A388F" w:rsidRDefault="00993261">
            <w:pPr>
              <w:pStyle w:val="TAH"/>
            </w:pPr>
            <w:r w:rsidRPr="004A388F">
              <w:t>A3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9D91" w14:textId="77777777" w:rsidR="00993261" w:rsidRPr="00024F91" w:rsidRDefault="00993261">
            <w:pPr>
              <w:pStyle w:val="TAH"/>
            </w:pPr>
            <w:r w:rsidRPr="00024F91">
              <w:t>A4</w:t>
            </w:r>
          </w:p>
        </w:tc>
      </w:tr>
      <w:tr w:rsidR="00993261" w14:paraId="4A777A5B" w14:textId="77777777"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750C" w14:textId="77777777" w:rsidR="00993261" w:rsidRDefault="00993261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0B1C09" w14:textId="77777777" w:rsidR="00993261" w:rsidRDefault="00993261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5479" w14:textId="77777777" w:rsidR="00993261" w:rsidRDefault="00993261">
            <w:pPr>
              <w:pStyle w:val="TAH"/>
            </w:pPr>
            <w:r>
              <w:t>Outer/Inner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5936" w14:textId="77777777" w:rsidR="00993261" w:rsidRPr="004A388F" w:rsidRDefault="00993261">
            <w:pPr>
              <w:pStyle w:val="TAH"/>
            </w:pPr>
            <w:r w:rsidRPr="004A388F">
              <w:t>Outer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2962" w14:textId="77777777" w:rsidR="00993261" w:rsidRPr="00024F91" w:rsidRDefault="00993261">
            <w:pPr>
              <w:pStyle w:val="TAH"/>
            </w:pPr>
            <w:r w:rsidRPr="00024F91">
              <w:t>Outer</w:t>
            </w:r>
          </w:p>
        </w:tc>
      </w:tr>
      <w:tr w:rsidR="00993261" w14:paraId="6A9D7FA6" w14:textId="77777777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C24F" w14:textId="77777777" w:rsidR="00993261" w:rsidRDefault="00993261">
            <w:pPr>
              <w:pStyle w:val="TAC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34F5" w14:textId="77777777" w:rsidR="00993261" w:rsidRPr="004A388F" w:rsidRDefault="00993261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4FD4" w14:textId="77777777" w:rsidR="00993261" w:rsidRPr="004A388F" w:rsidRDefault="00993261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5407" w14:textId="77777777" w:rsidR="00993261" w:rsidRPr="004A388F" w:rsidRDefault="00993261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6C7B" w14:textId="77777777" w:rsidR="00993261" w:rsidRPr="00024F91" w:rsidRDefault="00993261">
            <w:pPr>
              <w:pStyle w:val="TAC"/>
            </w:pPr>
            <w:r w:rsidRPr="00024F91">
              <w:t>≤ 3</w:t>
            </w:r>
          </w:p>
        </w:tc>
      </w:tr>
      <w:tr w:rsidR="00993261" w14:paraId="723B0F4A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702C2" w14:textId="77777777" w:rsidR="00993261" w:rsidRDefault="00993261">
            <w:pPr>
              <w:pStyle w:val="TAC"/>
            </w:pPr>
            <w: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A531" w14:textId="77777777" w:rsidR="00993261" w:rsidRPr="004A388F" w:rsidRDefault="00993261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B250A" w14:textId="77777777" w:rsidR="00993261" w:rsidRPr="004A388F" w:rsidRDefault="00993261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BB1D" w14:textId="77777777" w:rsidR="00993261" w:rsidRPr="004A388F" w:rsidRDefault="00993261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1023" w14:textId="77777777" w:rsidR="00993261" w:rsidRPr="00024F91" w:rsidRDefault="00993261">
            <w:pPr>
              <w:pStyle w:val="TAC"/>
            </w:pPr>
            <w:r w:rsidRPr="00024F91">
              <w:t>≤ 3</w:t>
            </w:r>
          </w:p>
        </w:tc>
      </w:tr>
      <w:tr w:rsidR="00993261" w14:paraId="1E62D91F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67E65" w14:textId="77777777" w:rsidR="00993261" w:rsidRDefault="00993261">
            <w:pPr>
              <w:pStyle w:val="TAC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D3E9" w14:textId="77777777" w:rsidR="00993261" w:rsidRPr="004A388F" w:rsidRDefault="00993261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8F14" w14:textId="77777777" w:rsidR="00993261" w:rsidRPr="004A388F" w:rsidRDefault="00993261">
            <w:pPr>
              <w:pStyle w:val="TAC"/>
            </w:pPr>
            <w:r w:rsidRPr="004A388F">
              <w:t>≤ 6</w:t>
            </w:r>
            <w:r w:rsidRPr="00024F91">
              <w:t>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A871" w14:textId="77777777" w:rsidR="00993261" w:rsidRPr="004A388F" w:rsidRDefault="00993261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B70A" w14:textId="77777777" w:rsidR="00993261" w:rsidRPr="00024F91" w:rsidRDefault="00993261">
            <w:pPr>
              <w:pStyle w:val="TAC"/>
            </w:pPr>
            <w:r w:rsidRPr="00024F91">
              <w:t>≤ 3</w:t>
            </w:r>
          </w:p>
        </w:tc>
      </w:tr>
      <w:tr w:rsidR="00993261" w14:paraId="0DFFA1A4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02F9C" w14:textId="77777777" w:rsidR="00993261" w:rsidRDefault="00993261">
            <w:pPr>
              <w:pStyle w:val="TAC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5A19" w14:textId="77777777" w:rsidR="00993261" w:rsidRPr="004A388F" w:rsidRDefault="00993261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5689" w14:textId="77777777" w:rsidR="00993261" w:rsidRPr="004A388F" w:rsidRDefault="00993261">
            <w:pPr>
              <w:pStyle w:val="TAC"/>
            </w:pPr>
            <w:r w:rsidRPr="004A388F">
              <w:t>≤ 6</w:t>
            </w:r>
            <w:r w:rsidRPr="00024F91">
              <w:t>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9D5C" w14:textId="77777777" w:rsidR="00993261" w:rsidRPr="004A388F" w:rsidRDefault="00993261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B939" w14:textId="77777777" w:rsidR="00993261" w:rsidRPr="00024F91" w:rsidRDefault="00993261">
            <w:pPr>
              <w:pStyle w:val="TAC"/>
            </w:pPr>
            <w:r w:rsidRPr="00024F91">
              <w:t>≤ 3</w:t>
            </w:r>
          </w:p>
        </w:tc>
      </w:tr>
      <w:tr w:rsidR="00993261" w14:paraId="7907D798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D391" w14:textId="77777777" w:rsidR="00993261" w:rsidRDefault="00993261">
            <w:pPr>
              <w:pStyle w:val="TAC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23FC" w14:textId="77777777" w:rsidR="00993261" w:rsidRPr="004A388F" w:rsidRDefault="00993261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713C" w14:textId="77777777" w:rsidR="00993261" w:rsidRPr="004A388F" w:rsidRDefault="00993261">
            <w:pPr>
              <w:pStyle w:val="TAC"/>
            </w:pPr>
            <w:r w:rsidRPr="004A388F">
              <w:t>≤ 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D9D9" w14:textId="77777777" w:rsidR="00993261" w:rsidRPr="004A388F" w:rsidRDefault="0099326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2582" w14:textId="77777777" w:rsidR="00993261" w:rsidRPr="00024F91" w:rsidRDefault="00993261">
            <w:pPr>
              <w:pStyle w:val="TAC"/>
            </w:pPr>
          </w:p>
        </w:tc>
      </w:tr>
      <w:tr w:rsidR="00993261" w14:paraId="14C966B3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EDA9" w14:textId="77777777" w:rsidR="00993261" w:rsidRDefault="00993261">
            <w:pPr>
              <w:pStyle w:val="TAC"/>
            </w:pPr>
            <w: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4796" w14:textId="77777777" w:rsidR="00993261" w:rsidRPr="004A388F" w:rsidRDefault="00993261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FB24" w14:textId="77777777" w:rsidR="00993261" w:rsidRPr="004A388F" w:rsidRDefault="00993261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7004" w14:textId="77777777" w:rsidR="00993261" w:rsidRPr="004A388F" w:rsidRDefault="00993261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356D" w14:textId="77777777" w:rsidR="00993261" w:rsidRPr="00024F91" w:rsidRDefault="00993261">
            <w:pPr>
              <w:pStyle w:val="TAC"/>
            </w:pPr>
            <w:r w:rsidRPr="00024F91">
              <w:t>≤ 4.5</w:t>
            </w:r>
          </w:p>
        </w:tc>
      </w:tr>
      <w:tr w:rsidR="00993261" w14:paraId="650D42E2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9B2D" w14:textId="77777777" w:rsidR="00993261" w:rsidRDefault="00993261">
            <w:pPr>
              <w:pStyle w:val="TAC"/>
            </w:pPr>
            <w: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BF06" w14:textId="77777777" w:rsidR="00993261" w:rsidRPr="004A388F" w:rsidRDefault="00993261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336D" w14:textId="77777777" w:rsidR="00993261" w:rsidRPr="004A388F" w:rsidRDefault="00993261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CC52" w14:textId="77777777" w:rsidR="00993261" w:rsidRPr="004A388F" w:rsidRDefault="00993261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1299" w14:textId="77777777" w:rsidR="00993261" w:rsidRPr="00024F91" w:rsidRDefault="00993261">
            <w:pPr>
              <w:pStyle w:val="TAC"/>
            </w:pPr>
            <w:r w:rsidRPr="00024F91">
              <w:t>≤ 4.5</w:t>
            </w:r>
          </w:p>
        </w:tc>
      </w:tr>
      <w:tr w:rsidR="00993261" w14:paraId="73AA1DD3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BC6FF" w14:textId="77777777" w:rsidR="00993261" w:rsidRDefault="00993261">
            <w:pPr>
              <w:pStyle w:val="TAC"/>
            </w:pPr>
            <w: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F7E2" w14:textId="77777777" w:rsidR="00993261" w:rsidRPr="004A388F" w:rsidRDefault="00993261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6B5F" w14:textId="77777777" w:rsidR="00993261" w:rsidRPr="004A388F" w:rsidRDefault="00993261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0648" w14:textId="77777777" w:rsidR="00993261" w:rsidRPr="004A388F" w:rsidRDefault="00993261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F224" w14:textId="77777777" w:rsidR="00993261" w:rsidRPr="00024F91" w:rsidRDefault="00993261">
            <w:pPr>
              <w:pStyle w:val="TAC"/>
            </w:pPr>
            <w:r w:rsidRPr="00024F91">
              <w:t>≤ 4.5</w:t>
            </w:r>
          </w:p>
        </w:tc>
      </w:tr>
      <w:tr w:rsidR="00993261" w14:paraId="24098F13" w14:textId="77777777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242E" w14:textId="77777777" w:rsidR="00993261" w:rsidRDefault="00993261">
            <w:pPr>
              <w:pStyle w:val="TAC"/>
            </w:pPr>
            <w: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F4B8" w14:textId="77777777" w:rsidR="00993261" w:rsidRPr="004A388F" w:rsidRDefault="00993261">
            <w:pPr>
              <w:pStyle w:val="TAC"/>
            </w:pPr>
            <w:r w:rsidRPr="004A388F">
              <w:t xml:space="preserve">≤ 8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01EC" w14:textId="77777777" w:rsidR="00993261" w:rsidRPr="004A388F" w:rsidRDefault="00993261">
            <w:pPr>
              <w:pStyle w:val="TAC"/>
            </w:pPr>
            <w:r w:rsidRPr="004A388F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94BA" w14:textId="77777777" w:rsidR="00993261" w:rsidRPr="004A388F" w:rsidRDefault="0099326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5CD2" w14:textId="77777777" w:rsidR="00993261" w:rsidRPr="00024F91" w:rsidRDefault="00993261">
            <w:pPr>
              <w:pStyle w:val="TAC"/>
            </w:pPr>
          </w:p>
        </w:tc>
      </w:tr>
    </w:tbl>
    <w:p w14:paraId="20FF6B43" w14:textId="77777777" w:rsidR="0076744E" w:rsidRPr="00CD7A54" w:rsidRDefault="0076744E" w:rsidP="0076744E">
      <w:pPr>
        <w:spacing w:after="120"/>
        <w:rPr>
          <w:color w:val="0070C0"/>
          <w:szCs w:val="24"/>
          <w:lang w:val="fr-FR" w:eastAsia="zh-CN"/>
        </w:rPr>
      </w:pPr>
    </w:p>
    <w:p w14:paraId="486CFA82" w14:textId="77777777" w:rsidR="0076744E" w:rsidRDefault="0076744E" w:rsidP="0076744E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val="fr-FR" w:eastAsia="zh-CN"/>
        </w:rPr>
      </w:pPr>
    </w:p>
    <w:p w14:paraId="242BF684" w14:textId="135D937F" w:rsidR="0076744E" w:rsidRPr="005C223A" w:rsidRDefault="0076744E" w:rsidP="005C223A">
      <w:pPr>
        <w:pStyle w:val="Heading2"/>
        <w:rPr>
          <w:lang w:val="en-US"/>
        </w:rPr>
      </w:pPr>
      <w:r w:rsidRPr="005C223A">
        <w:rPr>
          <w:lang w:val="en-US"/>
        </w:rPr>
        <w:t xml:space="preserve">NS_14: A-MPR </w:t>
      </w:r>
      <w:r w:rsidR="00F90EA6" w:rsidRPr="005C223A">
        <w:rPr>
          <w:lang w:val="en-US"/>
        </w:rPr>
        <w:t xml:space="preserve">for </w:t>
      </w:r>
      <w:r w:rsidR="00314A29" w:rsidRPr="005C223A">
        <w:rPr>
          <w:lang w:val="en-US"/>
        </w:rPr>
        <w:t>PC2</w:t>
      </w:r>
    </w:p>
    <w:p w14:paraId="38260E40" w14:textId="2310E83C" w:rsidR="0076744E" w:rsidRPr="00D707A0" w:rsidRDefault="00741088" w:rsidP="00741088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741088">
        <w:rPr>
          <w:rFonts w:eastAsia="PMingLiU"/>
          <w:sz w:val="22"/>
          <w:szCs w:val="22"/>
        </w:rPr>
        <w:t xml:space="preserve">: </w:t>
      </w:r>
      <w:r w:rsidR="0076744E" w:rsidRPr="00741088">
        <w:rPr>
          <w:rFonts w:eastAsia="PMingLiU"/>
          <w:sz w:val="22"/>
          <w:szCs w:val="22"/>
        </w:rPr>
        <w:t>No</w:t>
      </w:r>
      <w:r w:rsidR="0076744E" w:rsidRPr="00D707A0">
        <w:rPr>
          <w:rFonts w:eastAsia="PMingLiU"/>
          <w:sz w:val="22"/>
          <w:szCs w:val="22"/>
        </w:rPr>
        <w:t xml:space="preserve"> A-MPR is needed for NS_14 </w:t>
      </w:r>
      <w:r>
        <w:rPr>
          <w:rFonts w:eastAsia="PMingLiU"/>
          <w:sz w:val="22"/>
          <w:szCs w:val="22"/>
        </w:rPr>
        <w:t xml:space="preserve">PC2 </w:t>
      </w:r>
      <w:r w:rsidR="0076744E" w:rsidRPr="00D707A0">
        <w:rPr>
          <w:rFonts w:eastAsia="PMingLiU"/>
          <w:sz w:val="22"/>
          <w:szCs w:val="22"/>
        </w:rPr>
        <w:t>and 7 MHz channel bandwidth.</w:t>
      </w:r>
    </w:p>
    <w:p w14:paraId="26FD8525" w14:textId="77777777" w:rsidR="0076744E" w:rsidRDefault="0076744E" w:rsidP="0076744E">
      <w:pPr>
        <w:spacing w:after="120"/>
        <w:rPr>
          <w:color w:val="0070C0"/>
          <w:szCs w:val="24"/>
          <w:lang w:eastAsia="zh-CN"/>
        </w:rPr>
      </w:pPr>
    </w:p>
    <w:p w14:paraId="66E99263" w14:textId="7F4AAF4A" w:rsidR="0076744E" w:rsidRPr="005C223A" w:rsidRDefault="0076744E" w:rsidP="005C223A">
      <w:pPr>
        <w:pStyle w:val="Heading2"/>
        <w:rPr>
          <w:lang w:val="en-US"/>
        </w:rPr>
      </w:pPr>
      <w:r w:rsidRPr="005C223A">
        <w:rPr>
          <w:lang w:val="en-US"/>
        </w:rPr>
        <w:t>NS_15: A-MPR regions</w:t>
      </w:r>
      <w:r w:rsidR="00F90EA6" w:rsidRPr="005C223A">
        <w:rPr>
          <w:lang w:val="en-US"/>
        </w:rPr>
        <w:t xml:space="preserve"> for PC2</w:t>
      </w:r>
    </w:p>
    <w:p w14:paraId="6DBC7E1F" w14:textId="225CEEC6" w:rsidR="00741088" w:rsidRDefault="00741088" w:rsidP="00741088">
      <w:pPr>
        <w:spacing w:after="120"/>
        <w:rPr>
          <w:rFonts w:eastAsia="PMingLiU"/>
          <w:sz w:val="22"/>
          <w:szCs w:val="22"/>
        </w:rPr>
      </w:pPr>
      <w:r w:rsidRPr="00741088">
        <w:rPr>
          <w:rFonts w:eastAsia="PMingLiU"/>
          <w:b/>
          <w:bCs/>
          <w:sz w:val="22"/>
          <w:szCs w:val="22"/>
        </w:rPr>
        <w:t>Agreement</w:t>
      </w:r>
      <w:r w:rsidRPr="00D37D91">
        <w:rPr>
          <w:rFonts w:eastAsia="PMingLiU"/>
          <w:sz w:val="22"/>
          <w:szCs w:val="22"/>
        </w:rPr>
        <w:t>:</w:t>
      </w:r>
      <w:r>
        <w:rPr>
          <w:rFonts w:eastAsia="PMingLiU"/>
          <w:sz w:val="22"/>
          <w:szCs w:val="22"/>
        </w:rPr>
        <w:t xml:space="preserve"> The following </w:t>
      </w:r>
      <w:r w:rsidR="008F481A">
        <w:rPr>
          <w:rFonts w:eastAsia="PMingLiU"/>
          <w:sz w:val="22"/>
          <w:szCs w:val="22"/>
        </w:rPr>
        <w:t xml:space="preserve">PC2 NS_15 </w:t>
      </w:r>
      <w:r>
        <w:rPr>
          <w:rFonts w:eastAsia="PMingLiU"/>
          <w:sz w:val="22"/>
          <w:szCs w:val="22"/>
        </w:rPr>
        <w:t xml:space="preserve">A-MPR regions definition </w:t>
      </w:r>
      <w:r w:rsidR="003E2528">
        <w:rPr>
          <w:rFonts w:eastAsia="PMingLiU"/>
          <w:sz w:val="22"/>
          <w:szCs w:val="22"/>
        </w:rPr>
        <w:t>was</w:t>
      </w:r>
      <w:r>
        <w:rPr>
          <w:rFonts w:eastAsia="PMingLiU"/>
          <w:sz w:val="22"/>
          <w:szCs w:val="22"/>
        </w:rPr>
        <w:t xml:space="preserve"> agreed as starting point, meaning the exact borders might be further tuned in next meeting but the general shape of each region should be unchanged. </w:t>
      </w:r>
    </w:p>
    <w:p w14:paraId="733F6E3C" w14:textId="77777777" w:rsidR="00741088" w:rsidRDefault="00741088" w:rsidP="00741088">
      <w:pPr>
        <w:spacing w:after="120"/>
        <w:rPr>
          <w:rFonts w:eastAsia="PMingLiU"/>
          <w:sz w:val="22"/>
          <w:szCs w:val="22"/>
        </w:rPr>
      </w:pPr>
      <w:r>
        <w:rPr>
          <w:rFonts w:eastAsia="PMingLiU"/>
          <w:sz w:val="22"/>
          <w:szCs w:val="22"/>
        </w:rPr>
        <w:t>The corresponding A-MPR values are kept [] for further checking.</w:t>
      </w:r>
    </w:p>
    <w:p w14:paraId="5BBCF350" w14:textId="48D34C17" w:rsidR="00042D90" w:rsidRPr="001D0283" w:rsidRDefault="00042D90" w:rsidP="00DF0266">
      <w:pPr>
        <w:pStyle w:val="TH"/>
        <w:ind w:left="2356" w:firstLine="200"/>
        <w:jc w:val="left"/>
      </w:pP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042D90" w:rsidRPr="001D0283" w14:paraId="3B3160C4" w14:textId="77777777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F1881" w14:textId="77777777" w:rsidR="00042D90" w:rsidRPr="001D0283" w:rsidRDefault="00042D90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75EC01E6" w14:textId="77777777" w:rsidR="00042D90" w:rsidRPr="001D0283" w:rsidRDefault="00042D90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1CA44" w14:textId="77777777" w:rsidR="00042D90" w:rsidRPr="001D0283" w:rsidRDefault="00042D90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97A55" w14:textId="77777777" w:rsidR="00042D90" w:rsidRPr="001D0283" w:rsidRDefault="00042D90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6CA73" w14:textId="77777777" w:rsidR="00042D90" w:rsidRPr="001D0283" w:rsidRDefault="00042D90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042D90" w:rsidRPr="001D0283" w14:paraId="0E352792" w14:textId="77777777">
        <w:trPr>
          <w:jc w:val="center"/>
        </w:trPr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0183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8F547" w14:textId="77777777" w:rsidR="00042D90" w:rsidRPr="00741088" w:rsidRDefault="00042D9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73D8" w14:textId="77777777" w:rsidR="00042D90" w:rsidRPr="00741088" w:rsidRDefault="00042D9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F126" w14:textId="77777777" w:rsidR="00042D90" w:rsidRPr="00741088" w:rsidRDefault="00042D9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03D1" w14:textId="119EA030" w:rsidR="00042D90" w:rsidRPr="00A46BD4" w:rsidRDefault="00691A59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042D90" w:rsidRPr="00741088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42D90" w:rsidRPr="001D0283" w14:paraId="2EAD5552" w14:textId="77777777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3BB9D2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6548675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EFD3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49C4" w14:textId="77777777" w:rsidR="00042D90" w:rsidRPr="00741088" w:rsidRDefault="00042D9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≥2.16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D56C" w14:textId="7EBE5976" w:rsidR="00042D90" w:rsidRPr="00A46BD4" w:rsidRDefault="00691A59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042D90"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42D90" w:rsidRPr="001D0283" w14:paraId="3362A90F" w14:textId="77777777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AAEF066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4494914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5DCD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83FF" w14:textId="77777777" w:rsidR="00042D90" w:rsidRPr="00741088" w:rsidRDefault="00042D9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&lt;2.16, 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B7AA" w14:textId="2E0B335E" w:rsidR="00042D90" w:rsidRPr="00A46BD4" w:rsidRDefault="00691A59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042D90"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42D90" w:rsidRPr="001D0283" w14:paraId="3EAB782E" w14:textId="77777777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FC760C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993C8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4F61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color w:val="000000" w:themeColor="text1"/>
                <w:lang w:eastAsia="zh-CN"/>
              </w:rPr>
              <w:t>&lt;1.8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920" w14:textId="77777777" w:rsidR="00042D90" w:rsidRPr="00741088" w:rsidRDefault="00042D9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1C88" w14:textId="0FAAFF27" w:rsidR="00042D90" w:rsidRPr="00A46BD4" w:rsidRDefault="00691A59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 w:eastAsia="zh-CN"/>
              </w:rPr>
              <w:t>[</w:t>
            </w:r>
            <w:r w:rsidR="00042D90" w:rsidRPr="00741088">
              <w:rPr>
                <w:color w:val="000000" w:themeColor="text1"/>
                <w:lang w:eastAsia="zh-CN"/>
              </w:rPr>
              <w:t>A3</w:t>
            </w:r>
            <w:r>
              <w:rPr>
                <w:color w:val="000000" w:themeColor="text1"/>
                <w:lang w:val="en-US" w:eastAsia="zh-CN"/>
              </w:rPr>
              <w:t>]</w:t>
            </w:r>
          </w:p>
        </w:tc>
      </w:tr>
      <w:tr w:rsidR="00042D90" w:rsidRPr="001D0283" w14:paraId="56E63336" w14:textId="77777777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32E5068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CF7B80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AF8C" w14:textId="77777777" w:rsidR="00042D90" w:rsidRPr="00741088" w:rsidRDefault="00042D9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63BB" w14:textId="77777777" w:rsidR="00042D90" w:rsidRPr="00741088" w:rsidRDefault="00042D90">
            <w:pPr>
              <w:pStyle w:val="TAC"/>
              <w:rPr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B68D" w14:textId="292BC82C" w:rsidR="00042D90" w:rsidRPr="00A46BD4" w:rsidRDefault="00691A59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042D90"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42D90" w:rsidRPr="001D0283" w14:paraId="2D4270B7" w14:textId="77777777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77F59" w14:textId="77777777" w:rsidR="00042D90" w:rsidRPr="00741088" w:rsidRDefault="00042D9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D6647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8FAE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08A" w14:textId="77777777" w:rsidR="00042D90" w:rsidRPr="00741088" w:rsidRDefault="00042D9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1F2B" w14:textId="264B132F" w:rsidR="00042D90" w:rsidRPr="00A46BD4" w:rsidRDefault="00691A59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="00042D90" w:rsidRPr="00741088">
              <w:rPr>
                <w:color w:val="000000" w:themeColor="text1"/>
              </w:rPr>
              <w:t>A3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</w:tbl>
    <w:p w14:paraId="68EAE9E1" w14:textId="77777777" w:rsidR="00042D90" w:rsidRDefault="00042D90" w:rsidP="00DF0266">
      <w:pPr>
        <w:pStyle w:val="ListParagraph"/>
        <w:ind w:left="936" w:firstLineChars="0" w:firstLine="0"/>
      </w:pPr>
    </w:p>
    <w:p w14:paraId="171B4EEF" w14:textId="77777777" w:rsidR="00042D90" w:rsidRDefault="00042D90" w:rsidP="00DF0266">
      <w:pPr>
        <w:pStyle w:val="TH"/>
        <w:ind w:left="2356" w:firstLine="200"/>
        <w:jc w:val="left"/>
        <w:rPr>
          <w:lang w:val="en-US"/>
        </w:rPr>
      </w:pPr>
      <w:r>
        <w:t xml:space="preserve">Table </w:t>
      </w:r>
      <w:r>
        <w:rPr>
          <w:lang w:val="en-US"/>
        </w:rPr>
        <w:t>10</w:t>
      </w:r>
      <w:r>
        <w:t xml:space="preserve">: A-MPR for NS_15 (Power Class 2), from [3] </w:t>
      </w:r>
    </w:p>
    <w:tbl>
      <w:tblPr>
        <w:tblW w:w="92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3"/>
        <w:gridCol w:w="1191"/>
        <w:gridCol w:w="1195"/>
        <w:gridCol w:w="1195"/>
        <w:gridCol w:w="1195"/>
        <w:gridCol w:w="1195"/>
        <w:gridCol w:w="1111"/>
      </w:tblGrid>
      <w:tr w:rsidR="00042D90" w14:paraId="3F98B3CC" w14:textId="77777777"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D369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4E198B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BE64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D473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1C9D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8EE6" w14:textId="77777777" w:rsidR="00042D90" w:rsidRPr="00BB16B3" w:rsidRDefault="00042D90">
            <w:pPr>
              <w:pStyle w:val="TAH"/>
              <w:rPr>
                <w:rFonts w:eastAsia="Yu Mincho"/>
              </w:rPr>
            </w:pPr>
            <w:r w:rsidRPr="00024F91">
              <w:rPr>
                <w:rFonts w:eastAsia="Yu Mincho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DB8D" w14:textId="77777777" w:rsidR="00042D90" w:rsidRPr="006B45D7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 w:rsidR="00042D90" w14:paraId="132715E1" w14:textId="77777777"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173" w14:textId="77777777" w:rsidR="00042D90" w:rsidRDefault="00042D90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AB288A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EEDA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0E4B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18B5" w14:textId="77777777" w:rsidR="00042D90" w:rsidRDefault="00042D9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99D8" w14:textId="77777777" w:rsidR="00042D90" w:rsidRPr="00BB16B3" w:rsidRDefault="00042D90">
            <w:pPr>
              <w:pStyle w:val="TAH"/>
              <w:rPr>
                <w:rFonts w:eastAsia="Yu Mincho"/>
              </w:rPr>
            </w:pPr>
            <w:r w:rsidRPr="00024F91"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AEE4" w14:textId="77777777" w:rsidR="00042D90" w:rsidRPr="006B45D7" w:rsidRDefault="00042D90">
            <w:pPr>
              <w:pStyle w:val="TAH"/>
              <w:rPr>
                <w:rFonts w:eastAsia="Yu Mincho"/>
              </w:rPr>
            </w:pPr>
            <w:r w:rsidRPr="007A0C77">
              <w:rPr>
                <w:rFonts w:eastAsia="Yu Mincho"/>
              </w:rPr>
              <w:t>Outer/Inner</w:t>
            </w:r>
          </w:p>
        </w:tc>
      </w:tr>
      <w:tr w:rsidR="00042D90" w14:paraId="7A1E0A99" w14:textId="77777777"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234A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C3D1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2561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EF34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D661F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9100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6964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</w:t>
            </w:r>
          </w:p>
        </w:tc>
      </w:tr>
      <w:tr w:rsidR="00042D90" w14:paraId="70EC2FB9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97A6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BB61D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4549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CD7B0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506E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6F77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0A77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</w:t>
            </w:r>
          </w:p>
        </w:tc>
      </w:tr>
      <w:tr w:rsidR="00042D90" w14:paraId="55EC3CDD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CAC3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6CBD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5698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0C715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3D81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65A4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0E02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4.5</w:t>
            </w:r>
          </w:p>
        </w:tc>
      </w:tr>
      <w:tr w:rsidR="00042D90" w14:paraId="4993E1E2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D7D4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FCF48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FF33E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758D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8EDF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C305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97FE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5</w:t>
            </w:r>
          </w:p>
        </w:tc>
      </w:tr>
      <w:tr w:rsidR="00042D90" w14:paraId="42CD52B2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899F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6F87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74EB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4446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F04B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564B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6E90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5</w:t>
            </w:r>
          </w:p>
        </w:tc>
      </w:tr>
      <w:tr w:rsidR="00042D90" w14:paraId="22522277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A3BF9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99F9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A91D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BE91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6C10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5BCF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DE4E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42D90" w14:paraId="2B3E9B18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F7B0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E736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4FF60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C9FC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2A6A8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5A44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B760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42D90" w14:paraId="387ECFE5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AA8F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E453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1CB8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8D25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972A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EE1C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AFCA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42D90" w14:paraId="3103AD1F" w14:textId="77777777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532A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55D54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4F16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8C43A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CB89E" w14:textId="77777777" w:rsidR="00042D90" w:rsidRDefault="00042D9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4D2F" w14:textId="77777777" w:rsidR="00042D90" w:rsidRPr="00BB16B3" w:rsidRDefault="00042D90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B7FF" w14:textId="77777777" w:rsidR="00042D90" w:rsidRPr="006B45D7" w:rsidRDefault="00042D90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</w:tr>
    </w:tbl>
    <w:p w14:paraId="3CDFE61D" w14:textId="77777777" w:rsidR="0076744E" w:rsidRDefault="0076744E" w:rsidP="0076744E">
      <w:pPr>
        <w:spacing w:after="120"/>
        <w:rPr>
          <w:color w:val="0070C0"/>
          <w:szCs w:val="24"/>
          <w:lang w:val="fr-FR" w:eastAsia="zh-CN"/>
        </w:rPr>
      </w:pPr>
    </w:p>
    <w:p w14:paraId="106F37CB" w14:textId="77777777" w:rsidR="00A46BD4" w:rsidRDefault="00A46BD4" w:rsidP="0076744E">
      <w:pPr>
        <w:spacing w:after="120"/>
        <w:rPr>
          <w:color w:val="0070C0"/>
          <w:szCs w:val="24"/>
          <w:lang w:val="fr-FR" w:eastAsia="zh-CN"/>
        </w:rPr>
      </w:pPr>
    </w:p>
    <w:p w14:paraId="6E1E392B" w14:textId="1B32DC2A" w:rsidR="00A46BD4" w:rsidRDefault="00A46BD4" w:rsidP="00A46BD4">
      <w:pPr>
        <w:pStyle w:val="Heading1"/>
        <w:rPr>
          <w:lang w:eastAsia="zh-CN"/>
        </w:rPr>
      </w:pPr>
      <w:r>
        <w:rPr>
          <w:lang w:eastAsia="zh-CN"/>
        </w:rPr>
        <w:t>BS RF</w:t>
      </w:r>
    </w:p>
    <w:p w14:paraId="4F90CF49" w14:textId="77777777" w:rsidR="00A46BD4" w:rsidRDefault="00A46BD4" w:rsidP="00A46BD4">
      <w:pPr>
        <w:rPr>
          <w:lang w:val="sv-SE" w:eastAsia="zh-CN"/>
        </w:rPr>
      </w:pPr>
    </w:p>
    <w:p w14:paraId="668B589A" w14:textId="604BBE22" w:rsidR="00964EC8" w:rsidRDefault="003302A6" w:rsidP="00A46BD4">
      <w:pPr>
        <w:pStyle w:val="Heading2"/>
      </w:pPr>
      <w:r>
        <w:t>Narrowband blocking – interferer offset</w:t>
      </w:r>
    </w:p>
    <w:p w14:paraId="64939257" w14:textId="4C1E31E1" w:rsidR="003302A6" w:rsidRDefault="003302A6" w:rsidP="00B57EBF">
      <w:pPr>
        <w:rPr>
          <w:rFonts w:eastAsia="PMingLiU"/>
          <w:sz w:val="22"/>
          <w:szCs w:val="22"/>
        </w:rPr>
      </w:pPr>
      <w:r w:rsidRPr="00B57EBF">
        <w:rPr>
          <w:rFonts w:eastAsia="PMingLiU"/>
          <w:b/>
          <w:bCs/>
          <w:sz w:val="22"/>
          <w:szCs w:val="22"/>
        </w:rPr>
        <w:t xml:space="preserve">Agreement: </w:t>
      </w:r>
      <w:r w:rsidR="00776FFB" w:rsidRPr="00776FFB">
        <w:rPr>
          <w:rFonts w:eastAsia="PMingLiU"/>
          <w:sz w:val="22"/>
          <w:szCs w:val="22"/>
        </w:rPr>
        <w:t>The narrowband blocking interferer offset for 7MHz channel BW is 400kHz.</w:t>
      </w:r>
    </w:p>
    <w:p w14:paraId="105E479B" w14:textId="77777777" w:rsidR="003676C5" w:rsidRPr="00776FFB" w:rsidRDefault="003676C5" w:rsidP="00B57EBF">
      <w:pPr>
        <w:rPr>
          <w:rFonts w:eastAsia="PMingLiU"/>
          <w:sz w:val="22"/>
          <w:szCs w:val="22"/>
        </w:rPr>
      </w:pPr>
    </w:p>
    <w:p w14:paraId="4E011B6E" w14:textId="7C04FDD9" w:rsidR="00A46BD4" w:rsidRPr="00A46BD4" w:rsidRDefault="00A46BD4" w:rsidP="00A46BD4">
      <w:pPr>
        <w:pStyle w:val="Heading2"/>
      </w:pPr>
      <w:r>
        <w:t>ICS</w:t>
      </w:r>
    </w:p>
    <w:p w14:paraId="3EFEEFD5" w14:textId="70647AA0" w:rsidR="00B57EBF" w:rsidRPr="00B57EBF" w:rsidRDefault="00A46BD4" w:rsidP="00B57EBF">
      <w:pPr>
        <w:rPr>
          <w:rFonts w:eastAsia="PMingLiU"/>
          <w:sz w:val="22"/>
          <w:szCs w:val="22"/>
        </w:rPr>
      </w:pPr>
      <w:r w:rsidRPr="00B57EBF">
        <w:rPr>
          <w:rFonts w:eastAsia="PMingLiU"/>
          <w:b/>
          <w:bCs/>
          <w:sz w:val="22"/>
          <w:szCs w:val="22"/>
        </w:rPr>
        <w:t xml:space="preserve">Agreement: </w:t>
      </w:r>
      <w:r w:rsidR="00B57EBF" w:rsidRPr="00B57EBF">
        <w:rPr>
          <w:rFonts w:eastAsia="PMingLiU"/>
          <w:sz w:val="22"/>
          <w:szCs w:val="22"/>
        </w:rPr>
        <w:t xml:space="preserve">The size of the interferer for ICS and 7MHz channel BW is15 RBs </w:t>
      </w:r>
    </w:p>
    <w:p w14:paraId="16406211" w14:textId="77777777" w:rsidR="00B57EBF" w:rsidRPr="00B57EBF" w:rsidRDefault="00B57EBF" w:rsidP="00A46BD4">
      <w:pPr>
        <w:rPr>
          <w:rFonts w:ascii="Arial" w:eastAsia="Yu Mincho" w:hAnsi="Arial"/>
          <w:sz w:val="18"/>
        </w:rPr>
      </w:pPr>
    </w:p>
    <w:p w14:paraId="4C4DCC45" w14:textId="40F25C61" w:rsidR="00257CFC" w:rsidRPr="00A46BD4" w:rsidRDefault="00257CFC" w:rsidP="00A46BD4">
      <w:pPr>
        <w:rPr>
          <w:rFonts w:ascii="Arial" w:eastAsia="Yu Mincho" w:hAnsi="Arial"/>
          <w:sz w:val="18"/>
          <w:lang w:val="zh-CN"/>
        </w:rPr>
      </w:pPr>
    </w:p>
    <w:sectPr w:rsidR="00257CFC" w:rsidRPr="00A46BD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26068" w14:textId="77777777" w:rsidR="00AA292A" w:rsidRDefault="00AA292A">
      <w:pPr>
        <w:spacing w:after="0"/>
      </w:pPr>
      <w:r>
        <w:separator/>
      </w:r>
    </w:p>
  </w:endnote>
  <w:endnote w:type="continuationSeparator" w:id="0">
    <w:p w14:paraId="7A51C76A" w14:textId="77777777" w:rsidR="00AA292A" w:rsidRDefault="00AA292A">
      <w:pPr>
        <w:spacing w:after="0"/>
      </w:pPr>
      <w:r>
        <w:continuationSeparator/>
      </w:r>
    </w:p>
  </w:endnote>
  <w:endnote w:type="continuationNotice" w:id="1">
    <w:p w14:paraId="22E7BE8E" w14:textId="77777777" w:rsidR="00AA292A" w:rsidRDefault="00AA2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E9C0" w14:textId="77777777" w:rsidR="00AA292A" w:rsidRDefault="00AA292A">
      <w:pPr>
        <w:spacing w:after="0"/>
      </w:pPr>
      <w:r>
        <w:separator/>
      </w:r>
    </w:p>
  </w:footnote>
  <w:footnote w:type="continuationSeparator" w:id="0">
    <w:p w14:paraId="3E885015" w14:textId="77777777" w:rsidR="00AA292A" w:rsidRDefault="00AA292A">
      <w:pPr>
        <w:spacing w:after="0"/>
      </w:pPr>
      <w:r>
        <w:continuationSeparator/>
      </w:r>
    </w:p>
  </w:footnote>
  <w:footnote w:type="continuationNotice" w:id="1">
    <w:p w14:paraId="3A836FEA" w14:textId="77777777" w:rsidR="00AA292A" w:rsidRDefault="00AA29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37A3D"/>
    <w:multiLevelType w:val="multilevel"/>
    <w:tmpl w:val="53C88F9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367851">
    <w:abstractNumId w:val="1"/>
  </w:num>
  <w:num w:numId="2" w16cid:durableId="1136725523">
    <w:abstractNumId w:val="2"/>
  </w:num>
  <w:num w:numId="3" w16cid:durableId="1219055805">
    <w:abstractNumId w:val="4"/>
  </w:num>
  <w:num w:numId="4" w16cid:durableId="1800219983">
    <w:abstractNumId w:val="0"/>
  </w:num>
  <w:num w:numId="5" w16cid:durableId="568342419">
    <w:abstractNumId w:val="5"/>
  </w:num>
  <w:num w:numId="6" w16cid:durableId="335425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65"/>
    <w:rsid w:val="00004A38"/>
    <w:rsid w:val="0000589A"/>
    <w:rsid w:val="00005A53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6ACC"/>
    <w:rsid w:val="00027A00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803"/>
    <w:rsid w:val="0009075B"/>
    <w:rsid w:val="0009094F"/>
    <w:rsid w:val="000918C8"/>
    <w:rsid w:val="00093063"/>
    <w:rsid w:val="000934C0"/>
    <w:rsid w:val="00093E7E"/>
    <w:rsid w:val="00095261"/>
    <w:rsid w:val="000A1830"/>
    <w:rsid w:val="000A2840"/>
    <w:rsid w:val="000A2DC9"/>
    <w:rsid w:val="000A4121"/>
    <w:rsid w:val="000A4AA3"/>
    <w:rsid w:val="000A550E"/>
    <w:rsid w:val="000B0960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52FE"/>
    <w:rsid w:val="000C5C9D"/>
    <w:rsid w:val="000D09AB"/>
    <w:rsid w:val="000D09FD"/>
    <w:rsid w:val="000D19DE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3CEB"/>
    <w:rsid w:val="00274E1A"/>
    <w:rsid w:val="00274E25"/>
    <w:rsid w:val="00275F20"/>
    <w:rsid w:val="00276DD6"/>
    <w:rsid w:val="002775B1"/>
    <w:rsid w:val="002775B9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2941"/>
    <w:rsid w:val="002D36EB"/>
    <w:rsid w:val="002D6BDF"/>
    <w:rsid w:val="002D7B13"/>
    <w:rsid w:val="002E145A"/>
    <w:rsid w:val="002E2CE9"/>
    <w:rsid w:val="002E3BF7"/>
    <w:rsid w:val="002E403E"/>
    <w:rsid w:val="002E4C74"/>
    <w:rsid w:val="002E5534"/>
    <w:rsid w:val="002E5C00"/>
    <w:rsid w:val="002E63BC"/>
    <w:rsid w:val="002E6C99"/>
    <w:rsid w:val="002F158C"/>
    <w:rsid w:val="002F2A2A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DA0"/>
    <w:rsid w:val="003260D7"/>
    <w:rsid w:val="003265FA"/>
    <w:rsid w:val="003268C0"/>
    <w:rsid w:val="003302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AD5"/>
    <w:rsid w:val="00395D6C"/>
    <w:rsid w:val="0039642D"/>
    <w:rsid w:val="003A0C36"/>
    <w:rsid w:val="003A187B"/>
    <w:rsid w:val="003A2B9E"/>
    <w:rsid w:val="003A2E40"/>
    <w:rsid w:val="003A382C"/>
    <w:rsid w:val="003A3B47"/>
    <w:rsid w:val="003A3C8E"/>
    <w:rsid w:val="003A5B0D"/>
    <w:rsid w:val="003A6D9D"/>
    <w:rsid w:val="003B0158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37A3"/>
    <w:rsid w:val="004554EE"/>
    <w:rsid w:val="00455713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D08"/>
    <w:rsid w:val="004C304B"/>
    <w:rsid w:val="004C306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659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112D"/>
    <w:rsid w:val="0059149A"/>
    <w:rsid w:val="0059179A"/>
    <w:rsid w:val="00591BC7"/>
    <w:rsid w:val="00592374"/>
    <w:rsid w:val="005956EE"/>
    <w:rsid w:val="0059605B"/>
    <w:rsid w:val="005967ED"/>
    <w:rsid w:val="005A0161"/>
    <w:rsid w:val="005A083E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C1E83"/>
    <w:rsid w:val="005C1EA6"/>
    <w:rsid w:val="005C223A"/>
    <w:rsid w:val="005C5A52"/>
    <w:rsid w:val="005C66F6"/>
    <w:rsid w:val="005C7B14"/>
    <w:rsid w:val="005D06E7"/>
    <w:rsid w:val="005D0B99"/>
    <w:rsid w:val="005D308E"/>
    <w:rsid w:val="005D3A48"/>
    <w:rsid w:val="005D4207"/>
    <w:rsid w:val="005D6720"/>
    <w:rsid w:val="005D7AF8"/>
    <w:rsid w:val="005D7FC1"/>
    <w:rsid w:val="005E17BF"/>
    <w:rsid w:val="005E366A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B5C"/>
    <w:rsid w:val="00612BB3"/>
    <w:rsid w:val="006144A1"/>
    <w:rsid w:val="00615EBB"/>
    <w:rsid w:val="00616096"/>
    <w:rsid w:val="006160A2"/>
    <w:rsid w:val="00616746"/>
    <w:rsid w:val="00617C4D"/>
    <w:rsid w:val="00617EC1"/>
    <w:rsid w:val="00621D9A"/>
    <w:rsid w:val="0062289C"/>
    <w:rsid w:val="006234A2"/>
    <w:rsid w:val="00624A7C"/>
    <w:rsid w:val="00624D8C"/>
    <w:rsid w:val="00626CFB"/>
    <w:rsid w:val="00627E69"/>
    <w:rsid w:val="006302AA"/>
    <w:rsid w:val="00631BA3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B25DE"/>
    <w:rsid w:val="006B3FEC"/>
    <w:rsid w:val="006B4D49"/>
    <w:rsid w:val="006B67F7"/>
    <w:rsid w:val="006B7137"/>
    <w:rsid w:val="006C0F49"/>
    <w:rsid w:val="006C1AFF"/>
    <w:rsid w:val="006C1C3B"/>
    <w:rsid w:val="006C1E2F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2B73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21785"/>
    <w:rsid w:val="00823AA9"/>
    <w:rsid w:val="008252D2"/>
    <w:rsid w:val="008255B9"/>
    <w:rsid w:val="00825CD8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332D"/>
    <w:rsid w:val="00873E1F"/>
    <w:rsid w:val="00874267"/>
    <w:rsid w:val="008745F6"/>
    <w:rsid w:val="00874C16"/>
    <w:rsid w:val="00874CD9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804"/>
    <w:rsid w:val="009069BD"/>
    <w:rsid w:val="009101E2"/>
    <w:rsid w:val="00911D23"/>
    <w:rsid w:val="00912829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4514"/>
    <w:rsid w:val="009270BF"/>
    <w:rsid w:val="0092721D"/>
    <w:rsid w:val="00927316"/>
    <w:rsid w:val="0093108A"/>
    <w:rsid w:val="0093133D"/>
    <w:rsid w:val="00931584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38DF"/>
    <w:rsid w:val="00953E16"/>
    <w:rsid w:val="009542AC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13A7"/>
    <w:rsid w:val="009834EC"/>
    <w:rsid w:val="009837A0"/>
    <w:rsid w:val="00983910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64D1"/>
    <w:rsid w:val="00996962"/>
    <w:rsid w:val="00996A8F"/>
    <w:rsid w:val="00996C8E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100E"/>
    <w:rsid w:val="00A41473"/>
    <w:rsid w:val="00A41BF5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C27DB"/>
    <w:rsid w:val="00AC38EA"/>
    <w:rsid w:val="00AC5455"/>
    <w:rsid w:val="00AC5472"/>
    <w:rsid w:val="00AC6BE5"/>
    <w:rsid w:val="00AC6D6B"/>
    <w:rsid w:val="00AC7A3A"/>
    <w:rsid w:val="00AD0470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EBF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6404"/>
    <w:rsid w:val="00BE005D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A1"/>
    <w:rsid w:val="00C43DAB"/>
    <w:rsid w:val="00C454A9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A1B"/>
    <w:rsid w:val="00C71125"/>
    <w:rsid w:val="00C724D3"/>
    <w:rsid w:val="00C72951"/>
    <w:rsid w:val="00C73A23"/>
    <w:rsid w:val="00C750A4"/>
    <w:rsid w:val="00C77DD9"/>
    <w:rsid w:val="00C80482"/>
    <w:rsid w:val="00C80B6B"/>
    <w:rsid w:val="00C83BE6"/>
    <w:rsid w:val="00C85354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30A5"/>
    <w:rsid w:val="00CE41FA"/>
    <w:rsid w:val="00CE5BE0"/>
    <w:rsid w:val="00CE7022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28B3"/>
    <w:rsid w:val="00D03D00"/>
    <w:rsid w:val="00D044BC"/>
    <w:rsid w:val="00D05C30"/>
    <w:rsid w:val="00D10052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38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B19"/>
    <w:rsid w:val="00D62AA3"/>
    <w:rsid w:val="00D62EC0"/>
    <w:rsid w:val="00D647EA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8044F"/>
    <w:rsid w:val="00D80786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F0266"/>
    <w:rsid w:val="00DF1BF8"/>
    <w:rsid w:val="00DF4CE3"/>
    <w:rsid w:val="00DF5E0A"/>
    <w:rsid w:val="00DF62BF"/>
    <w:rsid w:val="00DF64D3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19F1"/>
    <w:rsid w:val="00E31FA7"/>
    <w:rsid w:val="00E33CD2"/>
    <w:rsid w:val="00E33DBA"/>
    <w:rsid w:val="00E35378"/>
    <w:rsid w:val="00E357A3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B16"/>
    <w:rsid w:val="00ED2F33"/>
    <w:rsid w:val="00ED383A"/>
    <w:rsid w:val="00ED5098"/>
    <w:rsid w:val="00ED5BCA"/>
    <w:rsid w:val="00ED6A47"/>
    <w:rsid w:val="00EE1080"/>
    <w:rsid w:val="00EE3439"/>
    <w:rsid w:val="00EE3ADA"/>
    <w:rsid w:val="00EE5C40"/>
    <w:rsid w:val="00EE72AF"/>
    <w:rsid w:val="00EF1EC5"/>
    <w:rsid w:val="00EF2C0D"/>
    <w:rsid w:val="00EF344B"/>
    <w:rsid w:val="00EF3DD3"/>
    <w:rsid w:val="00EF4C88"/>
    <w:rsid w:val="00EF55EB"/>
    <w:rsid w:val="00EF7399"/>
    <w:rsid w:val="00F0029D"/>
    <w:rsid w:val="00F00B1D"/>
    <w:rsid w:val="00F00DCC"/>
    <w:rsid w:val="00F013DF"/>
    <w:rsid w:val="00F0156F"/>
    <w:rsid w:val="00F026BD"/>
    <w:rsid w:val="00F05AC8"/>
    <w:rsid w:val="00F067B0"/>
    <w:rsid w:val="00F06B0C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AF1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08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Dominique Everaere</cp:lastModifiedBy>
  <cp:revision>12</cp:revision>
  <cp:lastPrinted>2019-04-25T08:09:00Z</cp:lastPrinted>
  <dcterms:created xsi:type="dcterms:W3CDTF">2025-05-20T09:37:00Z</dcterms:created>
  <dcterms:modified xsi:type="dcterms:W3CDTF">2025-05-21T13:04:00Z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D3CF9FBA30B045DEB80BD2D299B88B25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675cab99-a825-4d52-ac87-7df4780edef2</vt:lpwstr>
  </property>
  <property fmtid="{D5CDD505-2E9C-101B-9397-08002B2CF9AE}" pid="20" name="MediaServiceImageTags">
    <vt:lpwstr/>
  </property>
</Properties>
</file>